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6188" w14:textId="242A898F" w:rsidR="00B67D5B" w:rsidRDefault="008538DA">
      <w:pPr>
        <w:pStyle w:val="RedaliaNormal"/>
      </w:pPr>
      <w:bookmarkStart w:id="0" w:name="_Toc526153361"/>
      <w:bookmarkStart w:id="1" w:name="_Toc526153317"/>
      <w:bookmarkStart w:id="2" w:name="_Toc526153388"/>
      <w:bookmarkEnd w:id="0"/>
      <w:bookmarkEnd w:id="1"/>
      <w:bookmarkEnd w:id="2"/>
      <w:r>
        <w:rPr>
          <w:rFonts w:ascii="Times New Roman"/>
          <w:noProof/>
          <w:sz w:val="20"/>
        </w:rPr>
        <w:drawing>
          <wp:inline distT="0" distB="0" distL="0" distR="0" wp14:anchorId="0EEBFAA9" wp14:editId="67CC331C">
            <wp:extent cx="2600325" cy="781050"/>
            <wp:effectExtent l="0" t="0" r="9525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42" cy="78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06189" w14:textId="77777777" w:rsidR="00B67D5B" w:rsidRDefault="00B67D5B">
      <w:pPr>
        <w:pStyle w:val="RedaliaNormal"/>
      </w:pPr>
    </w:p>
    <w:p w14:paraId="34E0618D" w14:textId="77777777" w:rsidR="00B67D5B" w:rsidRDefault="00B67D5B">
      <w:pPr>
        <w:pStyle w:val="RedaliaTitredocument"/>
        <w:tabs>
          <w:tab w:val="clear" w:pos="8505"/>
        </w:tabs>
      </w:pPr>
    </w:p>
    <w:p w14:paraId="34E0618E" w14:textId="0198F7C9" w:rsidR="00B67D5B" w:rsidRDefault="008A3E2D">
      <w:pPr>
        <w:pStyle w:val="RedaliaTitredocument"/>
        <w:tabs>
          <w:tab w:val="clear" w:pos="8505"/>
        </w:tabs>
      </w:pPr>
      <w:r>
        <w:t>MARCHE</w:t>
      </w:r>
      <w:r w:rsidR="008538DA">
        <w:t xml:space="preserve"> DE </w:t>
      </w:r>
      <w:r w:rsidR="00C21A1E">
        <w:t>TECHNIQUES DE L’INFORMATION ET DE LA COMMUNICATION</w:t>
      </w:r>
      <w:r w:rsidR="008538DA">
        <w:t xml:space="preserve"> </w:t>
      </w:r>
    </w:p>
    <w:p w14:paraId="34E0618F" w14:textId="77777777" w:rsidR="00B67D5B" w:rsidRDefault="00B67D5B">
      <w:pPr>
        <w:pStyle w:val="RedaliaTitredocument"/>
        <w:rPr>
          <w:sz w:val="28"/>
          <w:szCs w:val="28"/>
        </w:rPr>
      </w:pPr>
    </w:p>
    <w:p w14:paraId="34E06190" w14:textId="77777777" w:rsidR="00B67D5B" w:rsidRDefault="008538DA">
      <w:pPr>
        <w:pStyle w:val="RedaliaTitredocument"/>
      </w:pPr>
      <w:r>
        <w:t>Acte d’engagement</w:t>
      </w:r>
    </w:p>
    <w:p w14:paraId="34E06191" w14:textId="77777777" w:rsidR="00B67D5B" w:rsidRDefault="00B67D5B">
      <w:pPr>
        <w:pStyle w:val="RedaliaNormal"/>
      </w:pPr>
    </w:p>
    <w:p w14:paraId="34E06192" w14:textId="05E7734B" w:rsidR="00B67D5B" w:rsidRDefault="008538DA">
      <w:pPr>
        <w:pStyle w:val="RdaliaTitreparagraphe"/>
      </w:pPr>
      <w:r>
        <w:t xml:space="preserve">Objet </w:t>
      </w:r>
      <w:r w:rsidR="005B363A">
        <w:t>du marché</w:t>
      </w:r>
    </w:p>
    <w:p w14:paraId="34E06193" w14:textId="7D60F1F9" w:rsidR="00B67D5B" w:rsidRDefault="00BB2CA0">
      <w:pPr>
        <w:pStyle w:val="RedaliaNormal"/>
      </w:pPr>
      <w:r>
        <w:t>Maintenance corrective, évolutive et préventive de l’environnement M365</w:t>
      </w:r>
      <w:r w:rsidR="003B5AF6">
        <w:t xml:space="preserve"> </w:t>
      </w:r>
    </w:p>
    <w:p w14:paraId="34E06194" w14:textId="77777777" w:rsidR="00B67D5B" w:rsidRDefault="008538DA">
      <w:pPr>
        <w:pStyle w:val="RdaliaTitreparagraphe"/>
      </w:pPr>
      <w:r>
        <w:t>Acheteur</w:t>
      </w:r>
    </w:p>
    <w:p w14:paraId="34E06195" w14:textId="77777777" w:rsidR="00B67D5B" w:rsidRDefault="008538DA">
      <w:pPr>
        <w:pStyle w:val="RedaliaNormal"/>
      </w:pPr>
      <w:r>
        <w:t>SOCIETE ANONYME AEROPORT DE LA REUNION ROLAND GARROS</w:t>
      </w:r>
    </w:p>
    <w:p w14:paraId="34E06196" w14:textId="77777777" w:rsidR="00B67D5B" w:rsidRDefault="008538DA">
      <w:pPr>
        <w:pStyle w:val="RedaliaNormal"/>
      </w:pPr>
      <w:r>
        <w:t xml:space="preserve">Adresse : 74 Avenue Roland Garros   97438 SAINTE MARIE </w:t>
      </w:r>
    </w:p>
    <w:p w14:paraId="34E06197" w14:textId="7EE5FF2F" w:rsidR="00B67D5B" w:rsidRDefault="008538DA">
      <w:pPr>
        <w:pStyle w:val="RedaliaNormal"/>
      </w:pPr>
      <w:r>
        <w:t xml:space="preserve">Téléphone : </w:t>
      </w:r>
      <w:r w:rsidR="00401141">
        <w:t xml:space="preserve">0262 48 18 74 </w:t>
      </w:r>
    </w:p>
    <w:p w14:paraId="34E0619B" w14:textId="77777777" w:rsidR="00B67D5B" w:rsidRDefault="008538DA">
      <w:pPr>
        <w:pStyle w:val="RdaliaTitreparagraphe"/>
      </w:pPr>
      <w:r>
        <w:t xml:space="preserve">Procédure de passation </w:t>
      </w:r>
    </w:p>
    <w:p w14:paraId="34E0619C" w14:textId="77777777" w:rsidR="00B67D5B" w:rsidRDefault="008538DA">
      <w:pPr>
        <w:pStyle w:val="RedaliaNormal"/>
      </w:pPr>
      <w:r>
        <w:t>Procédure adaptée – Articles R. 2123-1, R. 2123-4 et R. 2123-5 du Code de la commande publique.</w:t>
      </w:r>
    </w:p>
    <w:p w14:paraId="74CC9815" w14:textId="77777777" w:rsidR="002907B0" w:rsidRDefault="002907B0" w:rsidP="002907B0">
      <w:pPr>
        <w:pStyle w:val="RdaliaTitreparagraphe"/>
      </w:pPr>
      <w:r>
        <w:t>Mandataire agissant au nom et pour le compte de l’acheteur</w:t>
      </w:r>
    </w:p>
    <w:p w14:paraId="67F357E9" w14:textId="77777777" w:rsidR="002907B0" w:rsidRDefault="002907B0" w:rsidP="002907B0">
      <w:pPr>
        <w:pStyle w:val="RedaliaNormal"/>
      </w:pPr>
      <w:r>
        <w:t>SOCIETE ANONYME AEROPORT DE LA REUNION ROLAND GARROS</w:t>
      </w:r>
    </w:p>
    <w:p w14:paraId="7D807044" w14:textId="6C3AC623" w:rsidR="002907B0" w:rsidRDefault="002907B0" w:rsidP="002907B0">
      <w:pPr>
        <w:pStyle w:val="RedaliaNormal"/>
      </w:pPr>
      <w:r>
        <w:t>Adresse : 74 Avenue Roland Garros 97438 SAINTE MARIE</w:t>
      </w:r>
    </w:p>
    <w:p w14:paraId="435FCCC0" w14:textId="11043C52" w:rsidR="002907B0" w:rsidRDefault="002907B0" w:rsidP="002907B0">
      <w:pPr>
        <w:pStyle w:val="RedaliaNormal"/>
      </w:pPr>
      <w:r>
        <w:t>Représenté par : Thomas DUBUS</w:t>
      </w:r>
    </w:p>
    <w:p w14:paraId="34E0619D" w14:textId="77777777" w:rsidR="00B67D5B" w:rsidRDefault="008538DA">
      <w:pPr>
        <w:pStyle w:val="RdaliaTitreparagraphe"/>
      </w:pPr>
      <w:r>
        <w:t>Personne habilitée à donner les renseignements relatifs aux nantissements et cessions de créances</w:t>
      </w:r>
    </w:p>
    <w:p w14:paraId="34E0619E" w14:textId="658760B1" w:rsidR="00B67D5B" w:rsidRDefault="003A2EEF">
      <w:pPr>
        <w:pStyle w:val="RedaliaNormal"/>
      </w:pPr>
      <w:r>
        <w:t>Monsieur le président du Directoire</w:t>
      </w:r>
    </w:p>
    <w:p w14:paraId="34E0619F" w14:textId="77777777" w:rsidR="00B67D5B" w:rsidRDefault="008538DA">
      <w:pPr>
        <w:pStyle w:val="RdaliaTitreparagraphe"/>
      </w:pPr>
      <w:r>
        <w:t>Comptable public assignataire des paiements</w:t>
      </w:r>
    </w:p>
    <w:p w14:paraId="34E061A0" w14:textId="77777777" w:rsidR="00B67D5B" w:rsidRDefault="008538DA">
      <w:pPr>
        <w:pStyle w:val="RedaliaNormal"/>
      </w:pPr>
      <w:r>
        <w:t>Monsieur le Président du Directoire</w:t>
      </w:r>
    </w:p>
    <w:p w14:paraId="34E061A2" w14:textId="77777777" w:rsidR="00B67D5B" w:rsidRDefault="008538DA">
      <w:pPr>
        <w:pStyle w:val="RedaliaNormal"/>
      </w:pPr>
      <w:r>
        <w:t>Les cessions de créance doivent être notifiées ou les nantissements signifiés à l’organisme désigné ci-dessus.</w:t>
      </w:r>
    </w:p>
    <w:p w14:paraId="34E061A7" w14:textId="77777777" w:rsidR="00B67D5B" w:rsidRDefault="00B67D5B">
      <w:pPr>
        <w:pStyle w:val="RedaliaNormal"/>
        <w:pageBreakBefore/>
      </w:pPr>
    </w:p>
    <w:p w14:paraId="34E061A8" w14:textId="77777777" w:rsidR="00B67D5B" w:rsidRDefault="008538DA">
      <w:pPr>
        <w:pStyle w:val="RdaliaTitredossier"/>
      </w:pPr>
      <w:r>
        <w:t>Sommaire</w:t>
      </w:r>
    </w:p>
    <w:p w14:paraId="3DA7DBEF" w14:textId="781D2054" w:rsidR="005626FE" w:rsidRDefault="008538DA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Toc236815454" w:history="1">
        <w:r w:rsidR="005626FE" w:rsidRPr="00BC1D9B">
          <w:rPr>
            <w:rStyle w:val="Lienhypertexte"/>
            <w:noProof/>
          </w:rPr>
          <w:t>1.</w:t>
        </w:r>
        <w:r w:rsidR="005626FE"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="005626FE" w:rsidRPr="00BC1D9B">
          <w:rPr>
            <w:rStyle w:val="Lienhypertexte"/>
            <w:noProof/>
          </w:rPr>
          <w:t>Contractant</w:t>
        </w:r>
        <w:r w:rsidR="005626FE">
          <w:rPr>
            <w:noProof/>
          </w:rPr>
          <w:tab/>
        </w:r>
        <w:r w:rsidR="005626FE">
          <w:rPr>
            <w:noProof/>
          </w:rPr>
          <w:fldChar w:fldCharType="begin"/>
        </w:r>
        <w:r w:rsidR="005626FE">
          <w:rPr>
            <w:noProof/>
          </w:rPr>
          <w:instrText xml:space="preserve"> PAGEREF _Toc236815454 \h </w:instrText>
        </w:r>
        <w:r w:rsidR="005626FE">
          <w:rPr>
            <w:noProof/>
          </w:rPr>
        </w:r>
        <w:r w:rsidR="005626FE">
          <w:rPr>
            <w:noProof/>
          </w:rPr>
          <w:fldChar w:fldCharType="separate"/>
        </w:r>
        <w:r w:rsidR="00C32EC9">
          <w:rPr>
            <w:noProof/>
          </w:rPr>
          <w:t>3</w:t>
        </w:r>
        <w:r w:rsidR="005626FE">
          <w:rPr>
            <w:noProof/>
          </w:rPr>
          <w:fldChar w:fldCharType="end"/>
        </w:r>
      </w:hyperlink>
    </w:p>
    <w:p w14:paraId="6BAD38C3" w14:textId="48EB548B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55" w:history="1">
        <w:r w:rsidRPr="00BC1D9B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Objet de l’accord-cadre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_Toc236815455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F6781FB" w14:textId="22CCFE11" w:rsidR="005626FE" w:rsidRDefault="005626FE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815456" w:history="1">
        <w:r w:rsidRPr="00BC1D9B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Décomposition en lots et en tranches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_Toc236815456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0F25ECF" w14:textId="638DFAC8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57" w:history="1">
        <w:r w:rsidRPr="00BC1D9B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Durée de l’accord-cadre – Délais d’exécution – 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_Toc236815457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D2C294E" w14:textId="58B718DB" w:rsidR="005626FE" w:rsidRDefault="005626FE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815458" w:history="1">
        <w:r w:rsidRPr="00BC1D9B">
          <w:rPr>
            <w:rStyle w:val="Lienhypertext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Durée de l’accord-cadre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_Toc236815458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23963C9" w14:textId="01ED6AEF" w:rsidR="005626FE" w:rsidRDefault="005626FE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815459" w:history="1">
        <w:r w:rsidRPr="00BC1D9B">
          <w:rPr>
            <w:rStyle w:val="Lienhypertext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_Toc236815459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EB5F6AE" w14:textId="0E9BF06D" w:rsidR="005626FE" w:rsidRDefault="005626FE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815460" w:history="1">
        <w:r w:rsidRPr="00BC1D9B">
          <w:rPr>
            <w:rStyle w:val="Lienhypertexte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Délai d’exécution de la mission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5C530D4" w14:textId="6A9B0E2C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61" w:history="1">
        <w:r w:rsidRPr="00BC1D9B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8EEF0A9" w14:textId="76057184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62" w:history="1">
        <w:r w:rsidRPr="00BC1D9B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Prestations similaires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1934D5A" w14:textId="50ABF94C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63" w:history="1">
        <w:r w:rsidRPr="00BC1D9B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B0B33E2" w14:textId="1FDBA2B4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64" w:history="1">
        <w:r w:rsidRPr="00BC1D9B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Signature du candidat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7D25C29" w14:textId="661A2E13" w:rsidR="005626FE" w:rsidRDefault="005626FE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6815465" w:history="1">
        <w:r w:rsidRPr="00BC1D9B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BC1D9B">
          <w:rPr>
            <w:rStyle w:val="Lienhypertexte"/>
            <w:noProof/>
          </w:rPr>
          <w:t>Acceptation de l’offre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_Toc236815465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32EC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4E061B5" w14:textId="3C2682C9" w:rsidR="00B67D5B" w:rsidRDefault="008538DA">
      <w:r>
        <w:rPr>
          <w:b/>
          <w:kern w:val="3"/>
          <w:sz w:val="24"/>
        </w:rPr>
        <w:fldChar w:fldCharType="end"/>
      </w:r>
    </w:p>
    <w:p w14:paraId="34E061B6" w14:textId="77777777" w:rsidR="00B67D5B" w:rsidRDefault="00B67D5B">
      <w:pPr>
        <w:pStyle w:val="RedaliaNormal"/>
      </w:pPr>
    </w:p>
    <w:p w14:paraId="34E061B7" w14:textId="77777777" w:rsidR="00B67D5B" w:rsidRDefault="00B67D5B">
      <w:pPr>
        <w:pStyle w:val="RedaliaNormal"/>
        <w:pageBreakBefore/>
      </w:pPr>
    </w:p>
    <w:p w14:paraId="34E061B8" w14:textId="77777777" w:rsidR="00B67D5B" w:rsidRDefault="008538DA">
      <w:pPr>
        <w:pStyle w:val="RedaliaTitre1"/>
      </w:pPr>
      <w:bookmarkStart w:id="3" w:name="_Toc174160389"/>
      <w:bookmarkStart w:id="4" w:name="_Toc192648939"/>
      <w:bookmarkStart w:id="5" w:name="_Toc236815454"/>
      <w:r>
        <w:t>Contractant</w:t>
      </w:r>
      <w:bookmarkEnd w:id="3"/>
      <w:bookmarkEnd w:id="4"/>
      <w:bookmarkEnd w:id="5"/>
    </w:p>
    <w:p w14:paraId="34E061B9" w14:textId="77777777" w:rsidR="00B67D5B" w:rsidRDefault="008538DA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34E061BA" w14:textId="77777777" w:rsidR="00B67D5B" w:rsidRDefault="008538DA">
      <w:pPr>
        <w:pStyle w:val="RdaliaRetraitniveau2"/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34E061BB" w14:textId="0591FBED" w:rsidR="00B67D5B" w:rsidRDefault="008538DA">
      <w:pPr>
        <w:pStyle w:val="RdaliaRetraitniveau2"/>
      </w:pPr>
      <w:r>
        <w:t xml:space="preserve">J’AFFIRME, sous peine de résiliation de plein droit </w:t>
      </w:r>
      <w:r w:rsidR="00562A37">
        <w:t>du marché</w:t>
      </w:r>
      <w:r>
        <w:t>, que je suis titulaire d'une police d'assurance garantissant l'ensemble des responsabilités que j'encours.</w:t>
      </w:r>
    </w:p>
    <w:p w14:paraId="34E061BC" w14:textId="10B7FA43" w:rsidR="00B67D5B" w:rsidRDefault="008538DA">
      <w:pPr>
        <w:pStyle w:val="RdaliaRetraitniveau2"/>
      </w:pPr>
      <w:r>
        <w:t xml:space="preserve">Je CONFIRME, sous peine de résiliation de plein droit </w:t>
      </w:r>
      <w:r w:rsidR="00562A37">
        <w:t>du marché</w:t>
      </w:r>
      <w:r>
        <w:t>, que les sous-traitants proposés sont également titulaires de polices d’assurances garantissant les responsabilités qu’ils encourent.</w:t>
      </w:r>
    </w:p>
    <w:p w14:paraId="34E061BD" w14:textId="4AB966EE" w:rsidR="00B67D5B" w:rsidRDefault="008538DA">
      <w:pPr>
        <w:pStyle w:val="RedaliaNormal"/>
      </w:pPr>
      <w:r>
        <w:t xml:space="preserve">L'offre ainsi présentée ne nous lie toutefois que si l’attribution </w:t>
      </w:r>
      <w:r w:rsidR="00562A37">
        <w:t>du marché</w:t>
      </w:r>
      <w:r>
        <w:t xml:space="preserve"> a lieu dans un délai de 120 jours à compter de la date limite de réception des offres finales.</w:t>
      </w:r>
    </w:p>
    <w:p w14:paraId="34E061BE" w14:textId="77777777" w:rsidR="00B67D5B" w:rsidRDefault="00B67D5B">
      <w:pPr>
        <w:pStyle w:val="RedaliaNormal"/>
      </w:pPr>
    </w:p>
    <w:p w14:paraId="34E061BF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6" w:name="formcheckbox_off_11"/>
      <w:r>
        <w:rPr>
          <w:rFonts w:ascii="Wingdings" w:eastAsia="Wingdings" w:hAnsi="Wingdings" w:cs="Wingdings"/>
        </w:rPr>
        <w:t>¨</w:t>
      </w:r>
      <w:bookmarkEnd w:id="6"/>
      <w:r>
        <w:t xml:space="preserve"> </w:t>
      </w:r>
      <w:r>
        <w:rPr>
          <w:b/>
        </w:rPr>
        <w:t>Le signataire :</w:t>
      </w:r>
    </w:p>
    <w:p w14:paraId="34E061C0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2"/>
      <w:r>
        <w:rPr>
          <w:rFonts w:ascii="Wingdings" w:eastAsia="Wingdings" w:hAnsi="Wingdings" w:cs="Wingdings"/>
        </w:rPr>
        <w:t>¨</w:t>
      </w:r>
      <w:bookmarkEnd w:id="7"/>
      <w:r>
        <w:t xml:space="preserve"> s’engage, sur la base de son offre et pour son propre compte à exécuter les prestations demandées dans les conditions définies ci-après;</w:t>
      </w:r>
    </w:p>
    <w:p w14:paraId="34E061C1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8" w:name="formcheckbox_off_13"/>
      <w:r>
        <w:rPr>
          <w:rFonts w:ascii="Wingdings" w:eastAsia="Wingdings" w:hAnsi="Wingdings" w:cs="Wingdings"/>
        </w:rPr>
        <w:t>¨</w:t>
      </w:r>
      <w:bookmarkEnd w:id="8"/>
      <w:r>
        <w:t xml:space="preserve"> engage la société ........................................... sur la base de son offre à exécuter les prestations demandées dans les conditions définies ci-après;</w:t>
      </w:r>
    </w:p>
    <w:p w14:paraId="34E061C2" w14:textId="77777777" w:rsidR="00B67D5B" w:rsidRDefault="00B67D5B">
      <w:pPr>
        <w:pStyle w:val="RedaliaNormal"/>
      </w:pPr>
    </w:p>
    <w:p w14:paraId="34E061C3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9" w:name="formcheckbox_off_14"/>
      <w:r>
        <w:rPr>
          <w:rFonts w:ascii="Wingdings" w:eastAsia="Wingdings" w:hAnsi="Wingdings" w:cs="Wingdings"/>
        </w:rPr>
        <w:t>¨</w:t>
      </w:r>
      <w:bookmarkEnd w:id="9"/>
      <w:r>
        <w:t xml:space="preserve"> </w:t>
      </w:r>
      <w:r>
        <w:rPr>
          <w:b/>
        </w:rPr>
        <w:t>Le mandataire (1) :</w:t>
      </w:r>
    </w:p>
    <w:p w14:paraId="34E061C4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5"/>
      <w:r>
        <w:rPr>
          <w:rFonts w:ascii="Wingdings" w:eastAsia="Wingdings" w:hAnsi="Wingdings" w:cs="Wingdings"/>
        </w:rPr>
        <w:t>¨</w:t>
      </w:r>
      <w:bookmarkEnd w:id="10"/>
      <w:r>
        <w:t xml:space="preserve"> du groupement solidaire </w:t>
      </w:r>
    </w:p>
    <w:p w14:paraId="34E061C5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1" w:name="formcheckbox_off_16"/>
      <w:r>
        <w:rPr>
          <w:rFonts w:ascii="Wingdings" w:eastAsia="Wingdings" w:hAnsi="Wingdings" w:cs="Wingdings"/>
        </w:rPr>
        <w:t>¨</w:t>
      </w:r>
      <w:bookmarkEnd w:id="11"/>
      <w:r>
        <w:t xml:space="preserve"> solidaire du groupement conjoint </w:t>
      </w:r>
    </w:p>
    <w:p w14:paraId="34E061C6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2" w:name="formcheckbox_off_17"/>
      <w:r>
        <w:rPr>
          <w:rFonts w:ascii="Wingdings" w:eastAsia="Wingdings" w:hAnsi="Wingdings" w:cs="Wingdings"/>
        </w:rPr>
        <w:t>¨</w:t>
      </w:r>
      <w:bookmarkEnd w:id="12"/>
      <w:r>
        <w:t xml:space="preserve"> non solidaire du groupement conjoint</w:t>
      </w:r>
    </w:p>
    <w:p w14:paraId="34E061C7" w14:textId="77777777" w:rsidR="00B67D5B" w:rsidRDefault="008538D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s’engage pour l’ensemble des prestataires groupés désignés dans l’annexe ci-jointe (2) à exécuter les prestations demandées dans les conditions définies ci-après;</w:t>
      </w:r>
    </w:p>
    <w:p w14:paraId="34E061C8" w14:textId="77777777" w:rsidR="00B67D5B" w:rsidRDefault="00B67D5B">
      <w:pPr>
        <w:pStyle w:val="RedaliaNormal"/>
      </w:pPr>
    </w:p>
    <w:p w14:paraId="34E061C9" w14:textId="77777777" w:rsidR="00B67D5B" w:rsidRDefault="00B67D5B">
      <w:pPr>
        <w:pStyle w:val="RedaliaNormal"/>
      </w:pPr>
    </w:p>
    <w:p w14:paraId="34E061CA" w14:textId="77777777" w:rsidR="00B67D5B" w:rsidRDefault="008538DA">
      <w:pPr>
        <w:pStyle w:val="RdaliaLgende"/>
      </w:pPr>
      <w:r>
        <w:t>(1) Cocher la case correspondante à la nature de votre groupement.</w:t>
      </w:r>
    </w:p>
    <w:p w14:paraId="34E061CB" w14:textId="77777777" w:rsidR="00B67D5B" w:rsidRDefault="008538DA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34E061CC" w14:textId="77777777" w:rsidR="00B67D5B" w:rsidRDefault="008538DA">
      <w:pPr>
        <w:pStyle w:val="RdaliaLgende"/>
      </w:pPr>
      <w:r>
        <w:t>(3) Dans le cas d'un groupement, indiquer les coordonnées du mandataire.</w:t>
      </w:r>
    </w:p>
    <w:p w14:paraId="34E061CD" w14:textId="77777777" w:rsidR="00B67D5B" w:rsidRDefault="00B67D5B">
      <w:pPr>
        <w:pStyle w:val="RedaliaNormal"/>
      </w:pPr>
    </w:p>
    <w:p w14:paraId="34E061CE" w14:textId="77777777" w:rsidR="00B67D5B" w:rsidRDefault="008538DA">
      <w:pPr>
        <w:pStyle w:val="RedaliaNormal"/>
        <w:jc w:val="left"/>
      </w:pPr>
      <w:r>
        <w:t>Nom commercial et dénomination sociale du candidat (3) :</w:t>
      </w:r>
    </w:p>
    <w:p w14:paraId="34E061CF" w14:textId="77777777" w:rsidR="00B67D5B" w:rsidRDefault="008538DA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34E061D0" w14:textId="77777777" w:rsidR="00B67D5B" w:rsidRDefault="008538DA">
      <w:pPr>
        <w:pStyle w:val="RedaliaNormal"/>
        <w:jc w:val="left"/>
      </w:pPr>
      <w:r>
        <w:t xml:space="preserve">Adresse de l’établissement : </w:t>
      </w:r>
    </w:p>
    <w:p w14:paraId="34E061D1" w14:textId="77777777" w:rsidR="00B67D5B" w:rsidRDefault="008538D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34E061D2" w14:textId="77777777" w:rsidR="00B67D5B" w:rsidRDefault="008538DA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34E061D3" w14:textId="77777777" w:rsidR="00B67D5B" w:rsidRDefault="008538D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34E061D4" w14:textId="77777777" w:rsidR="00B67D5B" w:rsidRDefault="008538DA">
      <w:pPr>
        <w:pStyle w:val="RedaliaNormal"/>
        <w:jc w:val="left"/>
      </w:pPr>
      <w:r>
        <w:t xml:space="preserve">Adresse du siège social (si différente de l’établissement) : </w:t>
      </w:r>
    </w:p>
    <w:p w14:paraId="34E061D5" w14:textId="77777777" w:rsidR="00B67D5B" w:rsidRDefault="008538D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34E061D6" w14:textId="77777777" w:rsidR="00B67D5B" w:rsidRDefault="008538DA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34E061D7" w14:textId="77777777" w:rsidR="00B67D5B" w:rsidRDefault="008538DA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34E061D8" w14:textId="77777777" w:rsidR="00B67D5B" w:rsidRDefault="008538DA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34E061D9" w14:textId="77777777" w:rsidR="00B67D5B" w:rsidRDefault="008538DA">
      <w:pPr>
        <w:pStyle w:val="RedaliaNormal"/>
        <w:jc w:val="left"/>
      </w:pPr>
      <w:r>
        <w:t>Téléphone : ...................................................</w:t>
      </w:r>
    </w:p>
    <w:p w14:paraId="34E061DA" w14:textId="77777777" w:rsidR="00B67D5B" w:rsidRDefault="008538DA">
      <w:pPr>
        <w:pStyle w:val="RedaliaNormal"/>
        <w:jc w:val="left"/>
      </w:pPr>
      <w:r>
        <w:t>Télécopie : ....................................................</w:t>
      </w:r>
    </w:p>
    <w:p w14:paraId="34E061DB" w14:textId="77777777" w:rsidR="00B67D5B" w:rsidRDefault="008538DA">
      <w:pPr>
        <w:pStyle w:val="RedaliaNormal"/>
        <w:jc w:val="left"/>
      </w:pPr>
      <w:r>
        <w:lastRenderedPageBreak/>
        <w:t>SIRET : .........................................................</w:t>
      </w:r>
    </w:p>
    <w:p w14:paraId="34E061DC" w14:textId="77777777" w:rsidR="00B67D5B" w:rsidRDefault="008538DA">
      <w:pPr>
        <w:pStyle w:val="RedaliaNormal"/>
        <w:jc w:val="left"/>
      </w:pPr>
      <w:r>
        <w:t>APE : ............................................................</w:t>
      </w:r>
    </w:p>
    <w:p w14:paraId="34E061DD" w14:textId="77777777" w:rsidR="00B67D5B" w:rsidRDefault="008538DA">
      <w:pPr>
        <w:pStyle w:val="RedaliaNormal"/>
        <w:jc w:val="left"/>
      </w:pPr>
      <w:r>
        <w:t>Numéro de TVA intracommunautaire : .........................................................</w:t>
      </w:r>
    </w:p>
    <w:p w14:paraId="34E061DE" w14:textId="77777777" w:rsidR="00B67D5B" w:rsidRDefault="00B67D5B">
      <w:pPr>
        <w:pStyle w:val="RedaliaNormal"/>
        <w:jc w:val="left"/>
      </w:pPr>
    </w:p>
    <w:p w14:paraId="34E061DF" w14:textId="77777777" w:rsidR="00B67D5B" w:rsidRDefault="008538DA">
      <w:pPr>
        <w:pStyle w:val="RedaliaNormal"/>
      </w:pPr>
      <w:r>
        <w:t xml:space="preserve">Références bancaires : </w:t>
      </w:r>
    </w:p>
    <w:p w14:paraId="34E061E0" w14:textId="77777777" w:rsidR="00B67D5B" w:rsidRDefault="008538D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34E061E1" w14:textId="77777777" w:rsidR="00B67D5B" w:rsidRDefault="008538D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34E061E2" w14:textId="50AD3240" w:rsidR="00B67D5B" w:rsidRDefault="008538DA">
      <w:pPr>
        <w:pStyle w:val="RedaliaTitre1"/>
      </w:pPr>
      <w:bookmarkStart w:id="13" w:name="_Toc483841853"/>
      <w:bookmarkStart w:id="14" w:name="_Toc236815455"/>
      <w:bookmarkEnd w:id="13"/>
      <w:r>
        <w:t xml:space="preserve">Objet </w:t>
      </w:r>
      <w:r w:rsidR="0091616C">
        <w:t>de l’accord-cadre</w:t>
      </w:r>
      <w:bookmarkEnd w:id="14"/>
      <w:r w:rsidR="00AA2D66">
        <w:t xml:space="preserve"> </w:t>
      </w:r>
    </w:p>
    <w:p w14:paraId="34E061E3" w14:textId="06E3F235" w:rsidR="00B67D5B" w:rsidRDefault="008538DA">
      <w:pPr>
        <w:pStyle w:val="RedaliaNormal"/>
      </w:pPr>
      <w:r>
        <w:t xml:space="preserve">Le présent </w:t>
      </w:r>
      <w:r w:rsidR="0091616C">
        <w:t xml:space="preserve">accord-cadre </w:t>
      </w:r>
      <w:r>
        <w:t>a pour objet </w:t>
      </w:r>
      <w:r w:rsidR="00BB2CA0">
        <w:t>la maintenance corrective, évolutive et préventive de l’environnement M365.</w:t>
      </w:r>
    </w:p>
    <w:p w14:paraId="4CD0A2C4" w14:textId="77777777" w:rsidR="00892336" w:rsidRDefault="00892336">
      <w:pPr>
        <w:pStyle w:val="RedaliaNormal"/>
      </w:pPr>
    </w:p>
    <w:p w14:paraId="34E061E6" w14:textId="408CD873" w:rsidR="00B67D5B" w:rsidRDefault="007020D9">
      <w:pPr>
        <w:pStyle w:val="RedaliaNormal"/>
      </w:pPr>
      <w:r>
        <w:t xml:space="preserve">Il s’agit d’un </w:t>
      </w:r>
      <w:r w:rsidR="0091616C">
        <w:t>accord-cadre</w:t>
      </w:r>
      <w:r>
        <w:t xml:space="preserve"> réalisé par à bons de commandes</w:t>
      </w:r>
      <w:r w:rsidR="007231B0">
        <w:t>.</w:t>
      </w:r>
      <w:r w:rsidR="006545EE">
        <w:t xml:space="preserve"> </w:t>
      </w:r>
      <w:r w:rsidR="008538DA">
        <w:t>La commande sera notifiée par le représentant de l'entité adjudicatrice par l’émission de bons de commande au fur et à mesure des besoins.</w:t>
      </w:r>
    </w:p>
    <w:p w14:paraId="0B588C38" w14:textId="4EEDD34A" w:rsidR="00892336" w:rsidRDefault="00892336" w:rsidP="00E54469">
      <w:pPr>
        <w:pStyle w:val="RedaliaNormal"/>
      </w:pPr>
    </w:p>
    <w:p w14:paraId="056F7CFA" w14:textId="7A7D9B91" w:rsidR="00E54469" w:rsidRDefault="0091616C" w:rsidP="00E54469">
      <w:pPr>
        <w:pStyle w:val="RedaliaNormal"/>
      </w:pPr>
      <w:r>
        <w:t>L’accord-cadre sera</w:t>
      </w:r>
      <w:r w:rsidR="00E54469">
        <w:t xml:space="preserve"> conclu avec un seul opérateur économique.</w:t>
      </w:r>
    </w:p>
    <w:p w14:paraId="12576AE8" w14:textId="1CA24753" w:rsidR="002907B0" w:rsidRDefault="002907B0" w:rsidP="002907B0">
      <w:pPr>
        <w:pStyle w:val="RedaliaTitre2"/>
      </w:pPr>
      <w:bookmarkStart w:id="15" w:name="_Toc236815456"/>
      <w:r>
        <w:t>Décomposition en lots et en tranches</w:t>
      </w:r>
      <w:bookmarkEnd w:id="15"/>
    </w:p>
    <w:p w14:paraId="6D08730D" w14:textId="77777777" w:rsidR="003B052B" w:rsidRDefault="003B052B" w:rsidP="00140ACC">
      <w:pPr>
        <w:jc w:val="both"/>
      </w:pPr>
      <w:bookmarkStart w:id="16" w:name="_Toc526222883"/>
      <w:bookmarkStart w:id="17" w:name="_Toc483841854"/>
      <w:bookmarkStart w:id="18" w:name="_Toc21699991"/>
      <w:r w:rsidRPr="003B052B">
        <w:t>Il n’est pas prévu d’allotissement car la dévolution en lots sera de nature à rendre techniquement difficile et financièrement plus coûteuse l’exécution des prestations.</w:t>
      </w:r>
    </w:p>
    <w:p w14:paraId="61045905" w14:textId="77777777" w:rsidR="003B052B" w:rsidRDefault="003B052B" w:rsidP="00140ACC">
      <w:pPr>
        <w:jc w:val="both"/>
      </w:pPr>
    </w:p>
    <w:p w14:paraId="3D4A3004" w14:textId="02475DBE" w:rsidR="002B3AF9" w:rsidRPr="002B3AF9" w:rsidRDefault="0091616C" w:rsidP="0091616C">
      <w:pPr>
        <w:jc w:val="both"/>
      </w:pPr>
      <w:r>
        <w:t xml:space="preserve">Il n’est pas prévu </w:t>
      </w:r>
      <w:r w:rsidR="00CE7D02">
        <w:t xml:space="preserve">de </w:t>
      </w:r>
      <w:r>
        <w:t>tranches</w:t>
      </w:r>
      <w:r w:rsidR="00CE7D02">
        <w:t xml:space="preserve"> dans le présent accord-cadre</w:t>
      </w:r>
      <w:r>
        <w:t xml:space="preserve">. </w:t>
      </w:r>
    </w:p>
    <w:p w14:paraId="34F12F01" w14:textId="77777777" w:rsidR="007A578C" w:rsidRDefault="007A578C" w:rsidP="00140ACC">
      <w:pPr>
        <w:jc w:val="both"/>
      </w:pPr>
    </w:p>
    <w:p w14:paraId="6220E8C3" w14:textId="3E21E23E" w:rsidR="002B3AF9" w:rsidRPr="002B3AF9" w:rsidRDefault="002B3AF9" w:rsidP="00140ACC">
      <w:pPr>
        <w:jc w:val="both"/>
      </w:pPr>
      <w:r w:rsidRPr="002B3AF9">
        <w:t>Le prestataire est réputé avoir pris connaissance de l’ensemble des données d’entrée, et s’être approprié les contraintes du site qui sont précisées dans le DCE.</w:t>
      </w:r>
    </w:p>
    <w:p w14:paraId="5A7C2A63" w14:textId="18DA54AB" w:rsidR="000816F3" w:rsidRPr="003B052B" w:rsidRDefault="000816F3" w:rsidP="002B3AF9">
      <w:pPr>
        <w:pStyle w:val="Paragraphedeliste"/>
        <w:jc w:val="both"/>
      </w:pPr>
    </w:p>
    <w:p w14:paraId="34E061EA" w14:textId="438DCD08" w:rsidR="00B67D5B" w:rsidRDefault="008538DA">
      <w:pPr>
        <w:pStyle w:val="RedaliaTitre1"/>
      </w:pPr>
      <w:bookmarkStart w:id="19" w:name="_Toc236815457"/>
      <w:r>
        <w:t xml:space="preserve">Durée </w:t>
      </w:r>
      <w:r w:rsidR="00CE7D02">
        <w:t>de l’accord-cadre</w:t>
      </w:r>
      <w:r>
        <w:t xml:space="preserve"> – Délais</w:t>
      </w:r>
      <w:bookmarkEnd w:id="16"/>
      <w:r>
        <w:t xml:space="preserve"> d’exécution – Reconduction</w:t>
      </w:r>
      <w:bookmarkEnd w:id="17"/>
      <w:bookmarkEnd w:id="18"/>
      <w:bookmarkEnd w:id="19"/>
    </w:p>
    <w:p w14:paraId="34E061EB" w14:textId="365675B2" w:rsidR="00B67D5B" w:rsidRPr="003B5AF6" w:rsidRDefault="008538DA">
      <w:pPr>
        <w:pStyle w:val="RedaliaTitre2"/>
      </w:pPr>
      <w:bookmarkStart w:id="20" w:name="_Toc236815458"/>
      <w:r w:rsidRPr="003B5AF6">
        <w:t xml:space="preserve">Durée </w:t>
      </w:r>
      <w:r w:rsidR="00CE7D02">
        <w:t>de l’accord-cadre</w:t>
      </w:r>
      <w:bookmarkEnd w:id="20"/>
      <w:r w:rsidRPr="003B5AF6">
        <w:t xml:space="preserve"> </w:t>
      </w:r>
    </w:p>
    <w:p w14:paraId="34E061EC" w14:textId="75808EFF" w:rsidR="00B67D5B" w:rsidRDefault="008538DA">
      <w:pPr>
        <w:pStyle w:val="RedaliaNormal"/>
      </w:pPr>
      <w:r w:rsidRPr="003B5AF6">
        <w:t xml:space="preserve">La durée initiale </w:t>
      </w:r>
      <w:r w:rsidR="005E348F">
        <w:t>du marché</w:t>
      </w:r>
      <w:r w:rsidRPr="003B5AF6">
        <w:t xml:space="preserve"> est fixée à </w:t>
      </w:r>
      <w:r w:rsidR="0031077A">
        <w:t>3 ans</w:t>
      </w:r>
      <w:r w:rsidRPr="003B5AF6">
        <w:t xml:space="preserve"> à compter de </w:t>
      </w:r>
      <w:r w:rsidRPr="00C95787">
        <w:t xml:space="preserve">la notification </w:t>
      </w:r>
      <w:r w:rsidR="005E348F" w:rsidRPr="00C95787">
        <w:t>de l’ordre de service de démarrage</w:t>
      </w:r>
      <w:r w:rsidRPr="00C95787">
        <w:t>.</w:t>
      </w:r>
    </w:p>
    <w:p w14:paraId="0511B13D" w14:textId="77777777" w:rsidR="002C5A70" w:rsidRPr="003B5AF6" w:rsidRDefault="002C5A70">
      <w:pPr>
        <w:pStyle w:val="RedaliaNormal"/>
      </w:pPr>
    </w:p>
    <w:p w14:paraId="34E061ED" w14:textId="77777777" w:rsidR="00B67D5B" w:rsidRPr="003B5AF6" w:rsidRDefault="008538DA">
      <w:pPr>
        <w:pStyle w:val="RedaliaTitre2"/>
      </w:pPr>
      <w:bookmarkStart w:id="21" w:name="_Toc236815459"/>
      <w:r w:rsidRPr="003B5AF6">
        <w:t>Reconduction</w:t>
      </w:r>
      <w:bookmarkEnd w:id="21"/>
    </w:p>
    <w:p w14:paraId="34E061EF" w14:textId="5EAC04FC" w:rsidR="00B67D5B" w:rsidRDefault="00C95787">
      <w:pPr>
        <w:pStyle w:val="RedaliaNormal"/>
      </w:pPr>
      <w:r>
        <w:t>L’accord-cadr</w:t>
      </w:r>
      <w:r w:rsidR="00045B16">
        <w:t>e</w:t>
      </w:r>
      <w:r w:rsidR="005E348F">
        <w:t xml:space="preserve"> pourra être </w:t>
      </w:r>
      <w:r w:rsidR="00C640C3">
        <w:t xml:space="preserve">tacitement </w:t>
      </w:r>
      <w:r w:rsidR="005E348F">
        <w:t xml:space="preserve">reconduit </w:t>
      </w:r>
      <w:r w:rsidR="00C640C3">
        <w:t>2</w:t>
      </w:r>
      <w:r w:rsidR="005E348F">
        <w:t xml:space="preserve"> fois </w:t>
      </w:r>
      <w:r w:rsidR="00C640C3">
        <w:t>1 an</w:t>
      </w:r>
      <w:r w:rsidR="005E348F">
        <w:t xml:space="preserve"> </w:t>
      </w:r>
      <w:r w:rsidR="00C640C3">
        <w:t xml:space="preserve">sauf </w:t>
      </w:r>
      <w:r w:rsidR="005E348F">
        <w:t>décision</w:t>
      </w:r>
      <w:r w:rsidR="00C640C3">
        <w:t xml:space="preserve"> contraire et</w:t>
      </w:r>
      <w:r w:rsidR="005E348F">
        <w:t xml:space="preserve"> expresse </w:t>
      </w:r>
      <w:r w:rsidR="00BD3DAA">
        <w:t xml:space="preserve">de la SA ARRG notifiée par écrit au titulaire au minimum </w:t>
      </w:r>
      <w:r w:rsidR="00C640C3">
        <w:t>2</w:t>
      </w:r>
      <w:r w:rsidR="00BD3DAA">
        <w:t xml:space="preserve"> mois avant la fin de la période </w:t>
      </w:r>
      <w:r w:rsidR="00045B16">
        <w:t>concernée</w:t>
      </w:r>
      <w:r w:rsidR="00BD3DAA">
        <w:t xml:space="preserve">. </w:t>
      </w:r>
    </w:p>
    <w:p w14:paraId="72A1ACF9" w14:textId="77777777" w:rsidR="003B5AF6" w:rsidRDefault="003B5AF6">
      <w:pPr>
        <w:pStyle w:val="RedaliaNormal"/>
      </w:pPr>
    </w:p>
    <w:p w14:paraId="34E061F5" w14:textId="7BB0CBEC" w:rsidR="00B67D5B" w:rsidRDefault="008538DA">
      <w:pPr>
        <w:pStyle w:val="RedaliaTitre2"/>
      </w:pPr>
      <w:bookmarkStart w:id="22" w:name="_Toc483841855"/>
      <w:bookmarkStart w:id="23" w:name="_Toc21699992"/>
      <w:bookmarkStart w:id="24" w:name="_Toc236815460"/>
      <w:r>
        <w:t>Délai</w:t>
      </w:r>
      <w:bookmarkEnd w:id="22"/>
      <w:r>
        <w:t xml:space="preserve"> d’exécution </w:t>
      </w:r>
      <w:bookmarkEnd w:id="23"/>
      <w:r w:rsidR="003B06B9">
        <w:t>de la mission</w:t>
      </w:r>
      <w:bookmarkEnd w:id="24"/>
    </w:p>
    <w:p w14:paraId="5CBAC23F" w14:textId="77777777" w:rsidR="00BC6158" w:rsidRDefault="00337B4C" w:rsidP="00071708">
      <w:pPr>
        <w:jc w:val="both"/>
      </w:pPr>
      <w:r w:rsidRPr="00232E34">
        <w:t xml:space="preserve">A titre indicatif, </w:t>
      </w:r>
      <w:r w:rsidR="00417EFF">
        <w:t xml:space="preserve">les prestations débuteront </w:t>
      </w:r>
      <w:r w:rsidR="001D43F2">
        <w:t>vers début février 2027</w:t>
      </w:r>
      <w:r w:rsidR="00DA1191">
        <w:t>,</w:t>
      </w:r>
      <w:r w:rsidR="0042105B">
        <w:t xml:space="preserve"> correspondant à la </w:t>
      </w:r>
      <w:r w:rsidR="001D43F2">
        <w:t>phase d’initialisation.</w:t>
      </w:r>
      <w:r w:rsidR="00BC6158">
        <w:t xml:space="preserve"> </w:t>
      </w:r>
    </w:p>
    <w:p w14:paraId="69B1249C" w14:textId="440A5DBC" w:rsidR="0087560E" w:rsidRPr="00BC6158" w:rsidRDefault="00337B4C" w:rsidP="00071708">
      <w:pPr>
        <w:jc w:val="both"/>
      </w:pPr>
      <w:r w:rsidRPr="00232E34">
        <w:t>Le délai d’exécution court à compter de la date de notification de l’ordre de service</w:t>
      </w:r>
      <w:r w:rsidR="0087560E">
        <w:t xml:space="preserve"> de démarrage</w:t>
      </w:r>
      <w:r w:rsidRPr="00232E34">
        <w:t xml:space="preserve"> et s’entend hors période de validation par le Maître d’ouvrage ou hors délai d’instruction par une autorité tiers. </w:t>
      </w:r>
    </w:p>
    <w:p w14:paraId="34E061F7" w14:textId="0EC7398E" w:rsidR="00B67D5B" w:rsidRDefault="008538DA">
      <w:pPr>
        <w:pStyle w:val="RedaliaTitre1"/>
      </w:pPr>
      <w:bookmarkStart w:id="25" w:name="_Toc483841856"/>
      <w:bookmarkStart w:id="26" w:name="_Toc21699994"/>
      <w:bookmarkStart w:id="27" w:name="_Toc236815461"/>
      <w:r>
        <w:lastRenderedPageBreak/>
        <w:t>Prix</w:t>
      </w:r>
      <w:bookmarkEnd w:id="25"/>
      <w:bookmarkEnd w:id="26"/>
      <w:bookmarkEnd w:id="27"/>
    </w:p>
    <w:p w14:paraId="2A4D166A" w14:textId="77777777" w:rsidR="00355D68" w:rsidRPr="00355D68" w:rsidRDefault="00355D68" w:rsidP="00355D68">
      <w:r w:rsidRPr="00355D68">
        <w:t>L'offre est établie sur la base des conditions économiques prévues à l’article Prix du CCAP.</w:t>
      </w:r>
    </w:p>
    <w:p w14:paraId="555BDC95" w14:textId="77777777" w:rsidR="006E5CE7" w:rsidRDefault="008538DA">
      <w:pPr>
        <w:pStyle w:val="RedaliaNormal"/>
      </w:pPr>
      <w:r>
        <w:t xml:space="preserve">Le prestataire est rémunéré par l'entité adjudicatrice sur les bases suivantes : </w:t>
      </w:r>
    </w:p>
    <w:p w14:paraId="1C907E81" w14:textId="6E331494" w:rsidR="006E5CE7" w:rsidRDefault="006E5CE7" w:rsidP="006E5CE7">
      <w:pPr>
        <w:pStyle w:val="RedaliaNormal"/>
        <w:numPr>
          <w:ilvl w:val="0"/>
          <w:numId w:val="12"/>
        </w:numPr>
      </w:pPr>
      <w:r>
        <w:t>Application d’un prix global et forfaitaire figurant au DPGF</w:t>
      </w:r>
    </w:p>
    <w:p w14:paraId="34E061FA" w14:textId="1ED704CC" w:rsidR="00B67D5B" w:rsidRDefault="008538DA" w:rsidP="006E5CE7">
      <w:pPr>
        <w:pStyle w:val="RedaliaNormal"/>
        <w:numPr>
          <w:ilvl w:val="0"/>
          <w:numId w:val="12"/>
        </w:numPr>
      </w:pPr>
      <w:r>
        <w:t xml:space="preserve">Application des prix unitaires tels que fixés dans le bordereau de prix aux quantités de prestations commandées par l'entité adjudicatrice. </w:t>
      </w:r>
    </w:p>
    <w:p w14:paraId="6784C80A" w14:textId="77777777" w:rsidR="00BC5534" w:rsidRDefault="00BC5534">
      <w:pPr>
        <w:pStyle w:val="RedaliaNormal"/>
      </w:pPr>
    </w:p>
    <w:p w14:paraId="394072C2" w14:textId="6FA5142D" w:rsidR="00E315E9" w:rsidRPr="00AC05C9" w:rsidRDefault="00235B40" w:rsidP="00E315E9">
      <w:pPr>
        <w:pStyle w:val="RedaliaNormal"/>
        <w:tabs>
          <w:tab w:val="clear" w:pos="8505"/>
          <w:tab w:val="left" w:leader="dot" w:pos="3240"/>
        </w:tabs>
        <w:rPr>
          <w:i/>
          <w:iCs/>
        </w:rPr>
      </w:pPr>
      <w:r w:rsidRPr="00AC05C9">
        <w:rPr>
          <w:i/>
          <w:iCs/>
        </w:rPr>
        <w:t>Montant de l’accord-cadre sur la base des quantités max</w:t>
      </w:r>
      <w:r w:rsidR="00AC05C9" w:rsidRPr="00AC05C9">
        <w:rPr>
          <w:i/>
          <w:iCs/>
        </w:rPr>
        <w:t>imales :</w:t>
      </w:r>
    </w:p>
    <w:p w14:paraId="50193CFC" w14:textId="3F5135C3" w:rsidR="00FE6883" w:rsidRDefault="00FE6883" w:rsidP="00FE6883">
      <w:pPr>
        <w:pStyle w:val="RedaliaNormal"/>
        <w:tabs>
          <w:tab w:val="clear" w:pos="8505"/>
          <w:tab w:val="left" w:leader="dot" w:pos="9540"/>
        </w:tabs>
        <w:jc w:val="left"/>
      </w:pPr>
      <w:r>
        <w:t xml:space="preserve">Montant annuel HT (en chiffres) (€) : </w:t>
      </w:r>
      <w:r w:rsidR="00AC05C9">
        <w:t>300 000</w:t>
      </w:r>
      <w:r w:rsidR="00A41D37">
        <w:t>,00</w:t>
      </w:r>
    </w:p>
    <w:p w14:paraId="73456988" w14:textId="5DB78897" w:rsidR="00FE6883" w:rsidRDefault="00FE6883" w:rsidP="00FE6883">
      <w:pPr>
        <w:pStyle w:val="RedaliaNormal"/>
        <w:tabs>
          <w:tab w:val="clear" w:pos="8505"/>
          <w:tab w:val="left" w:leader="dot" w:pos="9540"/>
        </w:tabs>
        <w:jc w:val="left"/>
      </w:pPr>
      <w:r>
        <w:t>Montant</w:t>
      </w:r>
      <w:r w:rsidR="003365A0">
        <w:t xml:space="preserve"> TVA au taux de 8,50 %</w:t>
      </w:r>
      <w:r>
        <w:t xml:space="preserve"> : </w:t>
      </w:r>
      <w:r w:rsidR="00A41D37">
        <w:t>25 500,00</w:t>
      </w:r>
    </w:p>
    <w:p w14:paraId="48EE8C61" w14:textId="4F9FBA5A" w:rsidR="00FE6883" w:rsidRDefault="00FE6883" w:rsidP="00FE6883">
      <w:pPr>
        <w:pStyle w:val="RedaliaNormal"/>
        <w:tabs>
          <w:tab w:val="clear" w:pos="8505"/>
          <w:tab w:val="left" w:leader="dot" w:pos="9540"/>
        </w:tabs>
        <w:jc w:val="left"/>
      </w:pPr>
      <w:r>
        <w:t xml:space="preserve">Montant annuel TTC (en chiffres) (€) : </w:t>
      </w:r>
      <w:r w:rsidR="00A92A61">
        <w:t>325 500,00</w:t>
      </w:r>
    </w:p>
    <w:p w14:paraId="028C3664" w14:textId="7B895C05" w:rsidR="00FE6883" w:rsidRDefault="00FE6883" w:rsidP="00FE6883">
      <w:pPr>
        <w:pStyle w:val="RedaliaNormal"/>
        <w:tabs>
          <w:tab w:val="clear" w:pos="8505"/>
          <w:tab w:val="left" w:leader="dot" w:pos="9540"/>
        </w:tabs>
        <w:jc w:val="left"/>
      </w:pPr>
      <w:r>
        <w:t xml:space="preserve">Montant annuel TTC (en lettres) (€) : </w:t>
      </w:r>
      <w:r w:rsidR="004F585A">
        <w:t>trois cents vingt-cinq mille cinq cents</w:t>
      </w:r>
    </w:p>
    <w:p w14:paraId="2C259BF0" w14:textId="5D94E37D" w:rsidR="00E315E9" w:rsidRDefault="00FE6883" w:rsidP="00235B40">
      <w:pPr>
        <w:pStyle w:val="RedaliaNormal"/>
        <w:tabs>
          <w:tab w:val="clear" w:pos="8505"/>
          <w:tab w:val="left" w:pos="945"/>
          <w:tab w:val="left" w:leader="dot" w:pos="9540"/>
        </w:tabs>
        <w:jc w:val="left"/>
      </w:pPr>
      <w:r>
        <w:tab/>
      </w:r>
    </w:p>
    <w:p w14:paraId="6E3BD59F" w14:textId="1AC5DA98" w:rsidR="00FE6883" w:rsidRDefault="00FE6883" w:rsidP="00FE6883">
      <w:pPr>
        <w:pStyle w:val="RedaliaNormal"/>
      </w:pPr>
      <w:r>
        <w:t xml:space="preserve">En cas de groupement, la répartition </w:t>
      </w:r>
      <w:r w:rsidR="00E315E9">
        <w:t>détaillée des</w:t>
      </w:r>
      <w:r>
        <w:t xml:space="preserve"> prestations à exécuter par chacun des membres du groupement et le montant du marché revenant à chacun sont décomposés dans l'annexe ci-jointe.</w:t>
      </w:r>
    </w:p>
    <w:p w14:paraId="43592D29" w14:textId="383E0AE6" w:rsidR="003F34F4" w:rsidRDefault="003F34F4" w:rsidP="003F34F4">
      <w:pPr>
        <w:pStyle w:val="RedaliaTitre1"/>
      </w:pPr>
      <w:bookmarkStart w:id="28" w:name="_Toc160801139"/>
      <w:bookmarkStart w:id="29" w:name="_Toc236815462"/>
      <w:r>
        <w:t>Prestations similaires</w:t>
      </w:r>
      <w:bookmarkEnd w:id="28"/>
      <w:bookmarkEnd w:id="29"/>
    </w:p>
    <w:p w14:paraId="4F265F13" w14:textId="77777777" w:rsidR="003F34F4" w:rsidRDefault="003F34F4" w:rsidP="003F34F4">
      <w:pPr>
        <w:pStyle w:val="RedaliaNormal"/>
      </w:pPr>
      <w:r>
        <w:t>Les prestations similaires à celles du présent marché pourront être attribuées au même titulaire par un marché passé sans publicité ni mise en concurrence préalables dans les conditions prévues à l’article R. 2122-7 du Code de la commande publique.</w:t>
      </w:r>
    </w:p>
    <w:p w14:paraId="54067AC4" w14:textId="77777777" w:rsidR="003F34F4" w:rsidRDefault="003F34F4" w:rsidP="003F34F4">
      <w:pPr>
        <w:pStyle w:val="RedaliaNormal"/>
      </w:pPr>
    </w:p>
    <w:p w14:paraId="34E06201" w14:textId="49D73DF2" w:rsidR="00B67D5B" w:rsidRDefault="008538DA">
      <w:pPr>
        <w:pStyle w:val="RedaliaTitre1"/>
      </w:pPr>
      <w:bookmarkStart w:id="30" w:name="_Toc236815463"/>
      <w:r>
        <w:t>Avance</w:t>
      </w:r>
      <w:bookmarkEnd w:id="30"/>
    </w:p>
    <w:p w14:paraId="34E06202" w14:textId="77777777" w:rsidR="00B67D5B" w:rsidRDefault="008538DA">
      <w:pPr>
        <w:pStyle w:val="RedaliaNormal"/>
      </w:pPr>
      <w:r>
        <w:t>Une avance est prévue dans les conditions fixées par la réglementation en vigueur.</w:t>
      </w:r>
    </w:p>
    <w:p w14:paraId="34E06203" w14:textId="77777777" w:rsidR="00B67D5B" w:rsidRDefault="00B67D5B">
      <w:pPr>
        <w:pStyle w:val="RedaliaNormal"/>
      </w:pPr>
    </w:p>
    <w:p w14:paraId="34E06204" w14:textId="77777777" w:rsidR="00B67D5B" w:rsidRDefault="008538DA">
      <w:pPr>
        <w:pStyle w:val="RedaliaNormal"/>
        <w:tabs>
          <w:tab w:val="clear" w:pos="8505"/>
          <w:tab w:val="left" w:leader="dot" w:pos="3261"/>
        </w:tabs>
      </w:pPr>
      <w:r>
        <w:t xml:space="preserve">Titulaire unique ou mandataire : </w:t>
      </w: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34E06205" w14:textId="77777777" w:rsidR="00B67D5B" w:rsidRDefault="008538DA">
      <w:pPr>
        <w:pStyle w:val="RedaliaNormal"/>
        <w:tabs>
          <w:tab w:val="clear" w:pos="8505"/>
          <w:tab w:val="left" w:pos="3261"/>
        </w:tabs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34E06206" w14:textId="77777777" w:rsidR="00B67D5B" w:rsidRDefault="00B67D5B">
      <w:pPr>
        <w:pStyle w:val="RedaliaNormal"/>
      </w:pPr>
    </w:p>
    <w:p w14:paraId="34E06207" w14:textId="77777777" w:rsidR="00B67D5B" w:rsidRDefault="008538DA">
      <w:pPr>
        <w:pStyle w:val="RedaliaNormal"/>
      </w:pPr>
      <w:r>
        <w:t xml:space="preserve">L’attention des candidats est attirée sur le fait que si aucun choix n’est fait, l'entité adjudicatrice considérera que l’entreprise accepte de percevoir l’avance. </w:t>
      </w:r>
    </w:p>
    <w:p w14:paraId="34E06208" w14:textId="77777777" w:rsidR="00B67D5B" w:rsidRDefault="008538DA">
      <w:pPr>
        <w:pStyle w:val="RedaliaNormal"/>
      </w:pPr>
      <w:r>
        <w:t>La perception de l'avance par les cotraitants et sous-traitants est indiquée dans les annexes.</w:t>
      </w:r>
    </w:p>
    <w:p w14:paraId="34E06209" w14:textId="3A71C188" w:rsidR="00B67D5B" w:rsidRDefault="008538DA">
      <w:pPr>
        <w:pStyle w:val="RedaliaNormal"/>
      </w:pPr>
      <w:r>
        <w:t xml:space="preserve">L’avance sera versée et résorbée dans les conditions fixées par l’article </w:t>
      </w:r>
      <w:r>
        <w:rPr>
          <w:i/>
        </w:rPr>
        <w:t>Avance</w:t>
      </w:r>
      <w:r>
        <w:t xml:space="preserve"> </w:t>
      </w:r>
      <w:r w:rsidR="009C7A45">
        <w:t>du CCAP</w:t>
      </w:r>
      <w:r>
        <w:t xml:space="preserve"> qui détermine également les garanties à mettre en place par la ou les entreprises.</w:t>
      </w:r>
    </w:p>
    <w:p w14:paraId="338988D9" w14:textId="77777777" w:rsidR="009A0AFA" w:rsidRDefault="009A0AFA">
      <w:pPr>
        <w:widowControl/>
        <w:suppressAutoHyphens w:val="0"/>
      </w:pPr>
    </w:p>
    <w:p w14:paraId="34E0620A" w14:textId="77777777" w:rsidR="00B67D5B" w:rsidRDefault="008538DA">
      <w:pPr>
        <w:pStyle w:val="RedaliaTitre1"/>
      </w:pPr>
      <w:bookmarkStart w:id="31" w:name="_Toc236815464"/>
      <w:r>
        <w:t>Signature du candidat</w:t>
      </w:r>
      <w:bookmarkEnd w:id="31"/>
    </w:p>
    <w:p w14:paraId="34E0620B" w14:textId="77777777" w:rsidR="00B67D5B" w:rsidRDefault="008538DA">
      <w:pPr>
        <w:pStyle w:val="RedaliaNormal"/>
      </w:pPr>
      <w:r>
        <w:t>Il est rappelé au candidat que la signature de l’Acte d’Engagement vaut acceptation de toutes les pièces contractuelles.</w:t>
      </w:r>
    </w:p>
    <w:p w14:paraId="34E0620C" w14:textId="77777777" w:rsidR="00B67D5B" w:rsidRDefault="00B67D5B">
      <w:pPr>
        <w:pStyle w:val="RedaliaNormal"/>
      </w:pPr>
    </w:p>
    <w:p w14:paraId="34E0620D" w14:textId="77777777" w:rsidR="00B67D5B" w:rsidRDefault="008538DA">
      <w:pPr>
        <w:pStyle w:val="RedaliaNormal"/>
      </w:pPr>
      <w:r>
        <w:t>Fait en un seul original</w:t>
      </w:r>
    </w:p>
    <w:p w14:paraId="34E0620E" w14:textId="77777777" w:rsidR="00B67D5B" w:rsidRDefault="008538DA">
      <w:pPr>
        <w:pStyle w:val="RedaliaNormal"/>
      </w:pPr>
      <w:r>
        <w:t xml:space="preserve">A : </w:t>
      </w:r>
      <w:r>
        <w:tab/>
      </w:r>
      <w:r>
        <w:tab/>
      </w:r>
    </w:p>
    <w:p w14:paraId="34E0620F" w14:textId="77777777" w:rsidR="00B67D5B" w:rsidRDefault="008538DA">
      <w:pPr>
        <w:pStyle w:val="RedaliaNormal"/>
      </w:pPr>
      <w:r>
        <w:t xml:space="preserve">Le </w:t>
      </w:r>
      <w:r>
        <w:tab/>
      </w:r>
    </w:p>
    <w:p w14:paraId="34E06210" w14:textId="77777777" w:rsidR="00B67D5B" w:rsidRDefault="008538DA">
      <w:pPr>
        <w:pStyle w:val="RedaliaNormal"/>
      </w:pPr>
      <w:r>
        <w:t>Mention(s) manuscrite(s)</w:t>
      </w:r>
    </w:p>
    <w:p w14:paraId="34E06211" w14:textId="77777777" w:rsidR="00B67D5B" w:rsidRDefault="008538DA">
      <w:pPr>
        <w:pStyle w:val="RedaliaNormal"/>
      </w:pPr>
      <w:r>
        <w:t>"Lu et approuvé"</w:t>
      </w:r>
    </w:p>
    <w:p w14:paraId="01805FD9" w14:textId="77777777" w:rsidR="00F07F7D" w:rsidRDefault="00F07F7D">
      <w:pPr>
        <w:pStyle w:val="RedaliaNormal"/>
      </w:pPr>
    </w:p>
    <w:p w14:paraId="34E06212" w14:textId="495FAD47" w:rsidR="00B67D5B" w:rsidRDefault="008538DA">
      <w:pPr>
        <w:pStyle w:val="RedaliaNormal"/>
      </w:pPr>
      <w:r>
        <w:lastRenderedPageBreak/>
        <w:t>Signature(s) du titulaire, ou, en cas de groupement d’entreprises, du mandataire habilité ou de chaque membre du groupement :</w:t>
      </w:r>
    </w:p>
    <w:p w14:paraId="34E06213" w14:textId="77777777" w:rsidR="00B67D5B" w:rsidRDefault="008538DA">
      <w:pPr>
        <w:pStyle w:val="RedaliaNormal"/>
      </w:pPr>
      <w:r>
        <w:tab/>
      </w:r>
    </w:p>
    <w:p w14:paraId="34E06214" w14:textId="77777777" w:rsidR="00B67D5B" w:rsidRDefault="008538DA">
      <w:pPr>
        <w:pStyle w:val="RedaliaNormal"/>
      </w:pPr>
      <w:r>
        <w:tab/>
      </w:r>
    </w:p>
    <w:p w14:paraId="34E06215" w14:textId="77777777" w:rsidR="00B67D5B" w:rsidRDefault="008538DA">
      <w:pPr>
        <w:pStyle w:val="RedaliaNormal"/>
      </w:pPr>
      <w:r>
        <w:tab/>
      </w:r>
    </w:p>
    <w:p w14:paraId="1E6E7798" w14:textId="77777777" w:rsidR="00765A78" w:rsidRDefault="00765A78">
      <w:pPr>
        <w:pStyle w:val="RedaliaNormal"/>
      </w:pPr>
    </w:p>
    <w:p w14:paraId="34E06216" w14:textId="77777777" w:rsidR="00B67D5B" w:rsidRDefault="008538DA">
      <w:pPr>
        <w:pStyle w:val="RedaliaTitre1"/>
      </w:pPr>
      <w:bookmarkStart w:id="32" w:name="_Toc236815465"/>
      <w:r>
        <w:t>Acceptation de l’offre</w:t>
      </w:r>
      <w:bookmarkEnd w:id="32"/>
    </w:p>
    <w:p w14:paraId="34E06217" w14:textId="1EC2FE46" w:rsidR="00B67D5B" w:rsidRDefault="008538DA">
      <w:pPr>
        <w:pStyle w:val="RedaliaNormal"/>
      </w:pPr>
      <w:r>
        <w:t xml:space="preserve">Le présent </w:t>
      </w:r>
      <w:r w:rsidR="00FA61AE">
        <w:t>marché</w:t>
      </w:r>
      <w:r>
        <w:t xml:space="preserve"> se trouve ainsi conclu aux conditions ci-avant.</w:t>
      </w:r>
    </w:p>
    <w:p w14:paraId="34E06218" w14:textId="77777777" w:rsidR="00B67D5B" w:rsidRDefault="008538DA">
      <w:pPr>
        <w:pStyle w:val="RedaliaNormal"/>
      </w:pPr>
      <w:r>
        <w:t xml:space="preserve">Les sous-traitants proposés dans les actes de sous-traitance annexés au présent acte d’engagement sont acceptés comme ayant droit au paiement direct et les conditions de paiement indiquées sont agrées. </w:t>
      </w:r>
    </w:p>
    <w:p w14:paraId="34E06219" w14:textId="77777777" w:rsidR="00B67D5B" w:rsidRDefault="00B67D5B">
      <w:pPr>
        <w:pStyle w:val="RedaliaNormal"/>
      </w:pPr>
    </w:p>
    <w:p w14:paraId="34E0621A" w14:textId="77777777" w:rsidR="00B67D5B" w:rsidRDefault="008538DA">
      <w:pPr>
        <w:pStyle w:val="RedaliaNormal"/>
      </w:pPr>
      <w:r>
        <w:t>Est acceptée la présente offre pour valoir acte d’engagement.</w:t>
      </w:r>
    </w:p>
    <w:p w14:paraId="34E0621B" w14:textId="77777777" w:rsidR="00B67D5B" w:rsidRDefault="00B67D5B">
      <w:pPr>
        <w:pStyle w:val="RedaliaNormal"/>
      </w:pPr>
    </w:p>
    <w:p w14:paraId="34E0621C" w14:textId="77777777" w:rsidR="00B67D5B" w:rsidRDefault="008538DA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A</w:t>
      </w:r>
      <w:r>
        <w:tab/>
      </w:r>
    </w:p>
    <w:p w14:paraId="34E0621D" w14:textId="77777777" w:rsidR="00B67D5B" w:rsidRDefault="008538DA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 xml:space="preserve">Le </w:t>
      </w:r>
      <w:r>
        <w:tab/>
      </w:r>
    </w:p>
    <w:p w14:paraId="34E0621E" w14:textId="77777777" w:rsidR="00B67D5B" w:rsidRDefault="00B67D5B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34E0621F" w14:textId="77777777" w:rsidR="00B67D5B" w:rsidRDefault="008538DA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L'entité adjudicatrice</w:t>
      </w:r>
    </w:p>
    <w:p w14:paraId="1A63775A" w14:textId="77777777" w:rsidR="003F34F4" w:rsidRDefault="003F34F4">
      <w:pPr>
        <w:pStyle w:val="RdaliaTitreparagraphe"/>
      </w:pPr>
    </w:p>
    <w:p w14:paraId="147C9C5E" w14:textId="77777777" w:rsidR="00F07F7D" w:rsidRDefault="00F07F7D" w:rsidP="00560E14">
      <w:pPr>
        <w:pStyle w:val="RdaliaTitreparagraphe"/>
      </w:pPr>
    </w:p>
    <w:p w14:paraId="2B04D49F" w14:textId="1B9690A3" w:rsidR="00560E14" w:rsidRDefault="00560E14" w:rsidP="00560E14">
      <w:pPr>
        <w:pStyle w:val="RdaliaTitreparagraphe"/>
      </w:pPr>
      <w:r>
        <w:t xml:space="preserve">Notification </w:t>
      </w:r>
      <w:r w:rsidR="00F07F7D">
        <w:t>de l’accord-cadre</w:t>
      </w:r>
      <w:r>
        <w:t xml:space="preserve"> au titulaire</w:t>
      </w:r>
    </w:p>
    <w:p w14:paraId="735DA53C" w14:textId="67D39AE1" w:rsidR="00560E14" w:rsidRPr="007F224C" w:rsidRDefault="00560E14" w:rsidP="00560E14">
      <w:pPr>
        <w:ind w:right="-57"/>
        <w:rPr>
          <w:sz w:val="16"/>
        </w:rPr>
      </w:pPr>
      <w:r w:rsidRPr="007F224C">
        <w:t xml:space="preserve">La notification transforme le projet </w:t>
      </w:r>
      <w:r w:rsidR="00F07F7D">
        <w:t>d’accord-cadre</w:t>
      </w:r>
      <w:r w:rsidRPr="007F224C">
        <w:t xml:space="preserve"> en </w:t>
      </w:r>
      <w:r w:rsidR="00F07F7D">
        <w:t>accord-cadre</w:t>
      </w:r>
      <w:r w:rsidRPr="007F224C">
        <w:t xml:space="preserve"> et le candidat en titulaire. Elle consiste en la remise d’une copie </w:t>
      </w:r>
      <w:r w:rsidR="00F07F7D">
        <w:t>de l’accord-cadre</w:t>
      </w:r>
      <w:r w:rsidRPr="007F224C">
        <w:t xml:space="preserve"> au titulaire. Cette remise est opérée par envoi dématérialisé via le profil acheteur avec accusé de réception (celui-ci déterminera la date de notification </w:t>
      </w:r>
      <w:r w:rsidR="00F07F7D">
        <w:t>de l’accord-cadre</w:t>
      </w:r>
      <w:r w:rsidRPr="007F224C">
        <w:t>).</w:t>
      </w:r>
    </w:p>
    <w:p w14:paraId="34E06231" w14:textId="77777777" w:rsidR="00B67D5B" w:rsidRDefault="00B67D5B">
      <w:pPr>
        <w:pStyle w:val="RedaliaNormal"/>
      </w:pPr>
    </w:p>
    <w:p w14:paraId="34E063B9" w14:textId="77777777" w:rsidR="00B67D5B" w:rsidRDefault="00B67D5B">
      <w:pPr>
        <w:pStyle w:val="RedaliaNormal"/>
        <w:pageBreakBefore/>
      </w:pPr>
    </w:p>
    <w:p w14:paraId="34E063BA" w14:textId="77777777" w:rsidR="00B67D5B" w:rsidRDefault="008538DA">
      <w:pPr>
        <w:pStyle w:val="RdaliaTitredossier"/>
      </w:pPr>
      <w:r>
        <w:t xml:space="preserve">Annexe à l’acte d’engagement </w:t>
      </w:r>
    </w:p>
    <w:p w14:paraId="34E063BB" w14:textId="77777777" w:rsidR="00B67D5B" w:rsidRDefault="00B67D5B">
      <w:pPr>
        <w:pStyle w:val="RdaliaTitredossier"/>
      </w:pPr>
    </w:p>
    <w:p w14:paraId="34E063BC" w14:textId="77777777" w:rsidR="00B67D5B" w:rsidRDefault="008538DA">
      <w:pPr>
        <w:pStyle w:val="RdaliaTitredossier"/>
      </w:pPr>
      <w:r>
        <w:t>DESIGNATION DES CO-TRAITANTS ET REPARTITION DES PRESTATIONS</w:t>
      </w:r>
    </w:p>
    <w:p w14:paraId="34E063BD" w14:textId="77777777" w:rsidR="00B67D5B" w:rsidRDefault="00B67D5B">
      <w:pPr>
        <w:pStyle w:val="RedaliaNormal"/>
      </w:pPr>
    </w:p>
    <w:p w14:paraId="34E063BE" w14:textId="77777777" w:rsidR="00B67D5B" w:rsidRDefault="008538DA">
      <w:pPr>
        <w:pStyle w:val="RedaliaNormal"/>
        <w:rPr>
          <w:i/>
        </w:rPr>
      </w:pPr>
      <w:r>
        <w:rPr>
          <w:i/>
        </w:rPr>
        <w:t>Remplir un exemplaire par co-traitant :</w:t>
      </w:r>
    </w:p>
    <w:p w14:paraId="34E063BF" w14:textId="77777777" w:rsidR="00B67D5B" w:rsidRDefault="00B67D5B">
      <w:pPr>
        <w:pStyle w:val="RedaliaNormal"/>
      </w:pPr>
    </w:p>
    <w:p w14:paraId="34E063C0" w14:textId="77777777" w:rsidR="00B67D5B" w:rsidRDefault="008538DA">
      <w:pPr>
        <w:pStyle w:val="RedaliaNormal"/>
      </w:pPr>
      <w:r>
        <w:t xml:space="preserve">Nom commercial et dénomination sociale du candidat : </w:t>
      </w:r>
    </w:p>
    <w:p w14:paraId="34E063C1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2" w14:textId="77777777" w:rsidR="00B67D5B" w:rsidRDefault="008538DA">
      <w:pPr>
        <w:pStyle w:val="RedaliaNormal"/>
      </w:pPr>
      <w:r>
        <w:t xml:space="preserve">Adresse de l’établissement : </w:t>
      </w:r>
    </w:p>
    <w:p w14:paraId="34E063C3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4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5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6" w14:textId="77777777" w:rsidR="00B67D5B" w:rsidRDefault="008538DA">
      <w:pPr>
        <w:pStyle w:val="RedaliaNormal"/>
      </w:pPr>
      <w:r>
        <w:t xml:space="preserve">Adresse du siège social (si différente de l’établissement) : </w:t>
      </w:r>
    </w:p>
    <w:p w14:paraId="34E063C7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8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9" w14:textId="77777777" w:rsidR="00B67D5B" w:rsidRDefault="008538D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34E063CA" w14:textId="77777777" w:rsidR="00B67D5B" w:rsidRDefault="008538DA">
      <w:pPr>
        <w:pStyle w:val="RedaliaNormal"/>
      </w:pPr>
      <w:r>
        <w:t>Adresse électronique : ................................................</w:t>
      </w:r>
    </w:p>
    <w:p w14:paraId="34E063CB" w14:textId="77777777" w:rsidR="00B67D5B" w:rsidRDefault="008538DA">
      <w:pPr>
        <w:pStyle w:val="RedaliaNormal"/>
      </w:pPr>
      <w:r>
        <w:t>Téléphone : ................................................</w:t>
      </w:r>
    </w:p>
    <w:p w14:paraId="34E063CC" w14:textId="77777777" w:rsidR="00B67D5B" w:rsidRDefault="008538DA">
      <w:pPr>
        <w:pStyle w:val="RedaliaNormal"/>
      </w:pPr>
      <w:r>
        <w:t>Télécopie : ................................................</w:t>
      </w:r>
    </w:p>
    <w:p w14:paraId="34E063CD" w14:textId="77777777" w:rsidR="00B67D5B" w:rsidRDefault="008538DA">
      <w:pPr>
        <w:pStyle w:val="RedaliaNormal"/>
      </w:pPr>
      <w:r>
        <w:t>SIRET : ................................................ APE : ................................................</w:t>
      </w:r>
    </w:p>
    <w:p w14:paraId="34E063CE" w14:textId="77777777" w:rsidR="00B67D5B" w:rsidRDefault="008538DA">
      <w:pPr>
        <w:pStyle w:val="RedaliaNormal"/>
      </w:pPr>
      <w:r>
        <w:t>Numéro de TVA intracommunautaire : ...........................................................</w:t>
      </w:r>
    </w:p>
    <w:p w14:paraId="34E063CF" w14:textId="77777777" w:rsidR="00B67D5B" w:rsidRDefault="00B67D5B">
      <w:pPr>
        <w:pStyle w:val="RedaliaNormal"/>
      </w:pPr>
    </w:p>
    <w:p w14:paraId="34E063D0" w14:textId="77777777" w:rsidR="00B67D5B" w:rsidRDefault="008538DA">
      <w:pPr>
        <w:pStyle w:val="RedaliaNormal"/>
      </w:pPr>
      <w:r>
        <w:t xml:space="preserve">Accepte de recevoir l’avance : </w:t>
      </w:r>
    </w:p>
    <w:p w14:paraId="34E063D1" w14:textId="77777777" w:rsidR="00B67D5B" w:rsidRDefault="008538DA">
      <w:pPr>
        <w:pStyle w:val="RedaliaNormal"/>
      </w:pPr>
      <w:bookmarkStart w:id="33" w:name="formcheckbox_off_30"/>
      <w:r>
        <w:rPr>
          <w:rFonts w:ascii="Wingdings" w:eastAsia="Wingdings" w:hAnsi="Wingdings" w:cs="Wingdings"/>
        </w:rPr>
        <w:t>¨</w:t>
      </w:r>
      <w:bookmarkEnd w:id="33"/>
      <w:r>
        <w:rPr>
          <w:rFonts w:cs="Arial"/>
        </w:rPr>
        <w:t xml:space="preserve"> </w:t>
      </w:r>
      <w:r>
        <w:t>Oui</w:t>
      </w:r>
    </w:p>
    <w:p w14:paraId="34E063D2" w14:textId="77777777" w:rsidR="00B67D5B" w:rsidRDefault="008538DA">
      <w:pPr>
        <w:pStyle w:val="RedaliaNormal"/>
      </w:pPr>
      <w:bookmarkStart w:id="34" w:name="formcheckbox_off_31"/>
      <w:r>
        <w:rPr>
          <w:rFonts w:ascii="Wingdings" w:eastAsia="Wingdings" w:hAnsi="Wingdings" w:cs="Wingdings"/>
        </w:rPr>
        <w:t>¨</w:t>
      </w:r>
      <w:bookmarkEnd w:id="34"/>
      <w:r>
        <w:rPr>
          <w:rFonts w:cs="Arial"/>
        </w:rPr>
        <w:t xml:space="preserve"> </w:t>
      </w:r>
      <w:r>
        <w:t>Non</w:t>
      </w:r>
    </w:p>
    <w:p w14:paraId="34E063D3" w14:textId="77777777" w:rsidR="00B67D5B" w:rsidRDefault="00B67D5B">
      <w:pPr>
        <w:pStyle w:val="RedaliaNormal"/>
      </w:pPr>
    </w:p>
    <w:p w14:paraId="34E063D4" w14:textId="77777777" w:rsidR="00B67D5B" w:rsidRDefault="008538DA">
      <w:pPr>
        <w:pStyle w:val="RedaliaNormal"/>
      </w:pPr>
      <w:r>
        <w:t xml:space="preserve">Références bancaires : </w:t>
      </w:r>
    </w:p>
    <w:p w14:paraId="34E063D5" w14:textId="77777777" w:rsidR="00B67D5B" w:rsidRDefault="008538D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34E063D6" w14:textId="77777777" w:rsidR="00B67D5B" w:rsidRDefault="008538D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34E063D7" w14:textId="77777777" w:rsidR="00B67D5B" w:rsidRDefault="00B67D5B">
      <w:pPr>
        <w:pStyle w:val="RedaliaNormal"/>
      </w:pPr>
    </w:p>
    <w:p w14:paraId="34E063D8" w14:textId="77777777" w:rsidR="00B67D5B" w:rsidRDefault="00B67D5B">
      <w:pPr>
        <w:pStyle w:val="RedaliaNormal"/>
        <w:pageBreakBefore/>
      </w:pPr>
    </w:p>
    <w:tbl>
      <w:tblPr>
        <w:tblW w:w="9309" w:type="dxa"/>
        <w:tblInd w:w="-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6"/>
        <w:gridCol w:w="2693"/>
        <w:gridCol w:w="1417"/>
        <w:gridCol w:w="943"/>
        <w:gridCol w:w="1420"/>
      </w:tblGrid>
      <w:tr w:rsidR="00B67D5B" w14:paraId="34E063DE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3D9" w14:textId="77777777" w:rsidR="00B67D5B" w:rsidRDefault="008538DA">
            <w:pPr>
              <w:pStyle w:val="RedaliaNormal"/>
            </w:pPr>
            <w: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3DA" w14:textId="77777777" w:rsidR="00B67D5B" w:rsidRDefault="008538DA">
            <w:pPr>
              <w:pStyle w:val="RedaliaNormal"/>
            </w:pPr>
            <w: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3DB" w14:textId="77777777" w:rsidR="00B67D5B" w:rsidRDefault="008538DA">
            <w:pPr>
              <w:pStyle w:val="RedaliaNormal"/>
            </w:pPr>
            <w: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3DC" w14:textId="77777777" w:rsidR="00B67D5B" w:rsidRDefault="008538DA">
            <w:pPr>
              <w:pStyle w:val="RedaliaNormal"/>
            </w:pPr>
            <w: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3DD" w14:textId="77777777" w:rsidR="00B67D5B" w:rsidRDefault="008538DA">
            <w:pPr>
              <w:pStyle w:val="RedaliaNormal"/>
            </w:pPr>
            <w:r>
              <w:t>Montant T.T.C. (€)</w:t>
            </w:r>
          </w:p>
        </w:tc>
      </w:tr>
      <w:tr w:rsidR="00B67D5B" w14:paraId="34E063EF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DF" w14:textId="77777777" w:rsidR="00B67D5B" w:rsidRDefault="008538DA">
            <w:pPr>
              <w:pStyle w:val="RedaliaContenudetableau"/>
            </w:pPr>
            <w:r>
              <w:t>Dénomination sociale : ………….</w:t>
            </w:r>
          </w:p>
          <w:p w14:paraId="34E063E0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E1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E2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E3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E4" w14:textId="77777777" w:rsidR="00B67D5B" w:rsidRDefault="008538D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E5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6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7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8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9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A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EB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EC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ED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EE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</w:tr>
      <w:tr w:rsidR="00B67D5B" w14:paraId="34E0640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F0" w14:textId="77777777" w:rsidR="00B67D5B" w:rsidRDefault="008538DA">
            <w:pPr>
              <w:pStyle w:val="RedaliaContenudetableau"/>
            </w:pPr>
            <w:r>
              <w:t>Dénomination sociale : ………….</w:t>
            </w:r>
          </w:p>
          <w:p w14:paraId="34E063F1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F2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F3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F4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3F5" w14:textId="77777777" w:rsidR="00B67D5B" w:rsidRDefault="008538D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F6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7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8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9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A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B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3FC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FD" w14:textId="77777777" w:rsidR="00B67D5B" w:rsidRDefault="00B67D5B">
            <w:pPr>
              <w:pStyle w:val="RedaliaContenudetableau"/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FE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3FF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</w:tr>
      <w:tr w:rsidR="00B67D5B" w14:paraId="34E06411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01" w14:textId="77777777" w:rsidR="00B67D5B" w:rsidRDefault="008538DA">
            <w:pPr>
              <w:pStyle w:val="RedaliaContenudetableau"/>
            </w:pPr>
            <w:r>
              <w:t>Dénomination sociale : ………….</w:t>
            </w:r>
          </w:p>
          <w:p w14:paraId="34E06402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03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04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05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06" w14:textId="77777777" w:rsidR="00B67D5B" w:rsidRDefault="008538D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07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8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9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A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B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C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0D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0E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0F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10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</w:tr>
      <w:tr w:rsidR="00B67D5B" w14:paraId="34E06422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12" w14:textId="77777777" w:rsidR="00B67D5B" w:rsidRDefault="008538DA">
            <w:pPr>
              <w:pStyle w:val="RedaliaContenudetableau"/>
            </w:pPr>
            <w:r>
              <w:t>Dénomination sociale : ………….</w:t>
            </w:r>
          </w:p>
          <w:p w14:paraId="34E06413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14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15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16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17" w14:textId="77777777" w:rsidR="00B67D5B" w:rsidRDefault="008538D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18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9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A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B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C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D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1E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1F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20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21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</w:tr>
      <w:tr w:rsidR="00B67D5B" w14:paraId="34E06433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23" w14:textId="77777777" w:rsidR="00B67D5B" w:rsidRDefault="008538DA">
            <w:pPr>
              <w:pStyle w:val="RedaliaContenudetableau"/>
            </w:pPr>
            <w:r>
              <w:t>Dénomination sociale : ………….</w:t>
            </w:r>
          </w:p>
          <w:p w14:paraId="34E06424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25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26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27" w14:textId="77777777" w:rsidR="00B67D5B" w:rsidRDefault="008538DA">
            <w:pPr>
              <w:pStyle w:val="RedaliaContenudetableau"/>
            </w:pPr>
            <w:r>
              <w:t>...…………………………………...</w:t>
            </w:r>
          </w:p>
          <w:p w14:paraId="34E06428" w14:textId="77777777" w:rsidR="00B67D5B" w:rsidRDefault="008538D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29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A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B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C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D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E" w14:textId="77777777" w:rsidR="00B67D5B" w:rsidRDefault="00B67D5B">
            <w:pPr>
              <w:pStyle w:val="RedaliaContenudetableau"/>
              <w:rPr>
                <w:sz w:val="16"/>
              </w:rPr>
            </w:pPr>
          </w:p>
          <w:p w14:paraId="34E0642F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0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1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2" w14:textId="77777777" w:rsidR="00B67D5B" w:rsidRDefault="00B67D5B">
            <w:pPr>
              <w:pStyle w:val="RedaliaContenudetableau"/>
              <w:rPr>
                <w:sz w:val="16"/>
              </w:rPr>
            </w:pPr>
          </w:p>
        </w:tc>
      </w:tr>
      <w:tr w:rsidR="00B67D5B" w14:paraId="34E0643B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4" w14:textId="77777777" w:rsidR="00B67D5B" w:rsidRDefault="00B67D5B">
            <w:pPr>
              <w:pStyle w:val="RedaliaNormal"/>
            </w:pPr>
          </w:p>
          <w:p w14:paraId="34E06435" w14:textId="77777777" w:rsidR="00B67D5B" w:rsidRDefault="00B67D5B">
            <w:pPr>
              <w:pStyle w:val="RedaliaNormal"/>
            </w:pPr>
          </w:p>
          <w:p w14:paraId="34E06436" w14:textId="77777777" w:rsidR="00B67D5B" w:rsidRDefault="00B67D5B">
            <w:pPr>
              <w:pStyle w:val="RedaliaNormal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E06437" w14:textId="77777777" w:rsidR="00B67D5B" w:rsidRDefault="008538DA">
            <w:pPr>
              <w:pStyle w:val="RedaliaNormal"/>
              <w:rPr>
                <w:i/>
              </w:rPr>
            </w:pPr>
            <w:r>
              <w:rPr>
                <w:i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8" w14:textId="77777777" w:rsidR="00B67D5B" w:rsidRDefault="00B67D5B">
            <w:pPr>
              <w:pStyle w:val="RedaliaNormal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9" w14:textId="77777777" w:rsidR="00B67D5B" w:rsidRDefault="00B67D5B">
            <w:pPr>
              <w:pStyle w:val="RedaliaNormal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0643A" w14:textId="77777777" w:rsidR="00B67D5B" w:rsidRDefault="00B67D5B">
            <w:pPr>
              <w:pStyle w:val="RedaliaNormal"/>
              <w:rPr>
                <w:sz w:val="16"/>
              </w:rPr>
            </w:pPr>
          </w:p>
        </w:tc>
      </w:tr>
    </w:tbl>
    <w:p w14:paraId="34E0643C" w14:textId="77777777" w:rsidR="00B67D5B" w:rsidRDefault="00B67D5B">
      <w:pPr>
        <w:pStyle w:val="RedaliaNormal"/>
      </w:pPr>
    </w:p>
    <w:sectPr w:rsidR="00B67D5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8695" w14:textId="77777777" w:rsidR="00257813" w:rsidRDefault="00257813">
      <w:r>
        <w:separator/>
      </w:r>
    </w:p>
  </w:endnote>
  <w:endnote w:type="continuationSeparator" w:id="0">
    <w:p w14:paraId="4EE1FFE7" w14:textId="77777777" w:rsidR="00257813" w:rsidRDefault="0025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6196" w14:textId="77777777" w:rsidR="008538DA" w:rsidRDefault="008538DA">
    <w:pPr>
      <w:rPr>
        <w:i/>
        <w:vanish/>
        <w:sz w:val="16"/>
      </w:rPr>
    </w:pPr>
  </w:p>
  <w:tbl>
    <w:tblPr>
      <w:tblW w:w="9212" w:type="dxa"/>
      <w:tblInd w:w="-7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5274C0" w14:paraId="34E0619A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7" w14:textId="77777777" w:rsidR="008538DA" w:rsidRDefault="008538D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8" w14:textId="77777777" w:rsidR="008538DA" w:rsidRDefault="008538D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9" w14:textId="77777777" w:rsidR="008538DA" w:rsidRDefault="008538D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fldSimple w:instr=" NUMPAGES ">
            <w:r>
              <w:t>1</w:t>
            </w:r>
          </w:fldSimple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6F19" w14:textId="77777777" w:rsidR="00257813" w:rsidRDefault="00257813">
      <w:r>
        <w:rPr>
          <w:color w:val="000000"/>
        </w:rPr>
        <w:separator/>
      </w:r>
    </w:p>
  </w:footnote>
  <w:footnote w:type="continuationSeparator" w:id="0">
    <w:p w14:paraId="1CD9D903" w14:textId="77777777" w:rsidR="00257813" w:rsidRDefault="0025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5274C0" w14:paraId="34E06194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1" w14:textId="77777777" w:rsidR="008538DA" w:rsidRDefault="008538DA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2" w14:textId="77777777" w:rsidR="008538DA" w:rsidRDefault="008538DA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4E06193" w14:textId="4FB22D7B" w:rsidR="008538DA" w:rsidRPr="009B0B67" w:rsidRDefault="008538DA">
          <w:pPr>
            <w:pStyle w:val="RdaliaLgende"/>
            <w:jc w:val="right"/>
          </w:pPr>
          <w:r w:rsidRPr="009B0B67">
            <w:t xml:space="preserve">Procédure : </w:t>
          </w:r>
          <w:r w:rsidR="008A3E2D">
            <w:t>2026</w:t>
          </w:r>
          <w:r w:rsidR="00A0138B">
            <w:t>DSI</w:t>
          </w:r>
          <w:r w:rsidR="008A3E2D">
            <w:t>0</w:t>
          </w:r>
          <w:r w:rsidR="00BB2CA0">
            <w:t>42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55339"/>
    <w:multiLevelType w:val="multilevel"/>
    <w:tmpl w:val="D612F1B6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B27CC"/>
    <w:multiLevelType w:val="multilevel"/>
    <w:tmpl w:val="FDC03D40"/>
    <w:styleLink w:val="LFO22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2" w15:restartNumberingAfterBreak="0">
    <w:nsid w:val="1CCB5809"/>
    <w:multiLevelType w:val="multilevel"/>
    <w:tmpl w:val="0D8E7A82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0147FC"/>
    <w:multiLevelType w:val="hybridMultilevel"/>
    <w:tmpl w:val="93385D3C"/>
    <w:lvl w:ilvl="0" w:tplc="F12CC2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A686C"/>
    <w:multiLevelType w:val="multilevel"/>
    <w:tmpl w:val="7F2EAC28"/>
    <w:styleLink w:val="WWOutlineListStyl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267C2FAD"/>
    <w:multiLevelType w:val="multilevel"/>
    <w:tmpl w:val="5D285576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6" w15:restartNumberingAfterBreak="0">
    <w:nsid w:val="29B54AD1"/>
    <w:multiLevelType w:val="hybridMultilevel"/>
    <w:tmpl w:val="D326F6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41925"/>
    <w:multiLevelType w:val="multilevel"/>
    <w:tmpl w:val="BF64CF0A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52B5317"/>
    <w:multiLevelType w:val="multilevel"/>
    <w:tmpl w:val="E0ACE718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5BF57BE"/>
    <w:multiLevelType w:val="multilevel"/>
    <w:tmpl w:val="D2C461A0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6430269"/>
    <w:multiLevelType w:val="hybridMultilevel"/>
    <w:tmpl w:val="B7441C2C"/>
    <w:lvl w:ilvl="0" w:tplc="4B963236">
      <w:start w:val="1"/>
      <w:numFmt w:val="bullet"/>
      <w:pStyle w:val="Pucetype1SYDN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D322AE"/>
    <w:multiLevelType w:val="multilevel"/>
    <w:tmpl w:val="26A26508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5C875FBB"/>
    <w:multiLevelType w:val="hybridMultilevel"/>
    <w:tmpl w:val="4516C270"/>
    <w:lvl w:ilvl="0" w:tplc="06949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051283">
    <w:abstractNumId w:val="4"/>
  </w:num>
  <w:num w:numId="2" w16cid:durableId="1237471528">
    <w:abstractNumId w:val="9"/>
  </w:num>
  <w:num w:numId="3" w16cid:durableId="233011623">
    <w:abstractNumId w:val="8"/>
  </w:num>
  <w:num w:numId="4" w16cid:durableId="395130263">
    <w:abstractNumId w:val="7"/>
  </w:num>
  <w:num w:numId="5" w16cid:durableId="1948735607">
    <w:abstractNumId w:val="5"/>
  </w:num>
  <w:num w:numId="6" w16cid:durableId="424036900">
    <w:abstractNumId w:val="1"/>
  </w:num>
  <w:num w:numId="7" w16cid:durableId="942301597">
    <w:abstractNumId w:val="2"/>
  </w:num>
  <w:num w:numId="8" w16cid:durableId="1032539095">
    <w:abstractNumId w:val="0"/>
  </w:num>
  <w:num w:numId="9" w16cid:durableId="1830976817">
    <w:abstractNumId w:val="12"/>
  </w:num>
  <w:num w:numId="10" w16cid:durableId="197594012">
    <w:abstractNumId w:val="10"/>
  </w:num>
  <w:num w:numId="11" w16cid:durableId="2097288564">
    <w:abstractNumId w:val="6"/>
  </w:num>
  <w:num w:numId="12" w16cid:durableId="997003467">
    <w:abstractNumId w:val="3"/>
  </w:num>
  <w:num w:numId="13" w16cid:durableId="466631986">
    <w:abstractNumId w:val="10"/>
  </w:num>
  <w:num w:numId="14" w16cid:durableId="9964915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5B"/>
    <w:rsid w:val="00045B16"/>
    <w:rsid w:val="00063EF4"/>
    <w:rsid w:val="00071708"/>
    <w:rsid w:val="000816F3"/>
    <w:rsid w:val="0013018B"/>
    <w:rsid w:val="00140ACC"/>
    <w:rsid w:val="001D43F2"/>
    <w:rsid w:val="001E23B7"/>
    <w:rsid w:val="00235B40"/>
    <w:rsid w:val="00257813"/>
    <w:rsid w:val="002907B0"/>
    <w:rsid w:val="0029121D"/>
    <w:rsid w:val="002B3AF9"/>
    <w:rsid w:val="002C5A70"/>
    <w:rsid w:val="002D18B3"/>
    <w:rsid w:val="002F4D9E"/>
    <w:rsid w:val="00300C70"/>
    <w:rsid w:val="0031077A"/>
    <w:rsid w:val="00324F58"/>
    <w:rsid w:val="003250D4"/>
    <w:rsid w:val="003365A0"/>
    <w:rsid w:val="00337B4C"/>
    <w:rsid w:val="00355D68"/>
    <w:rsid w:val="00395B5C"/>
    <w:rsid w:val="003A2EEF"/>
    <w:rsid w:val="003B052B"/>
    <w:rsid w:val="003B06B9"/>
    <w:rsid w:val="003B5AF6"/>
    <w:rsid w:val="003C24F4"/>
    <w:rsid w:val="003F34F4"/>
    <w:rsid w:val="00401141"/>
    <w:rsid w:val="004176D8"/>
    <w:rsid w:val="00417EFF"/>
    <w:rsid w:val="0042105B"/>
    <w:rsid w:val="004626CC"/>
    <w:rsid w:val="004F585A"/>
    <w:rsid w:val="005502A5"/>
    <w:rsid w:val="00560E14"/>
    <w:rsid w:val="005626FE"/>
    <w:rsid w:val="00562A37"/>
    <w:rsid w:val="00572283"/>
    <w:rsid w:val="005B363A"/>
    <w:rsid w:val="005E1A2B"/>
    <w:rsid w:val="005E348F"/>
    <w:rsid w:val="006545EE"/>
    <w:rsid w:val="006639F0"/>
    <w:rsid w:val="00666BC8"/>
    <w:rsid w:val="006E5CE7"/>
    <w:rsid w:val="007020D9"/>
    <w:rsid w:val="00715A4F"/>
    <w:rsid w:val="007231B0"/>
    <w:rsid w:val="00765A78"/>
    <w:rsid w:val="007A578C"/>
    <w:rsid w:val="007E43A5"/>
    <w:rsid w:val="00843DEC"/>
    <w:rsid w:val="008538DA"/>
    <w:rsid w:val="0087560E"/>
    <w:rsid w:val="00892336"/>
    <w:rsid w:val="008A3E2D"/>
    <w:rsid w:val="008F4F9C"/>
    <w:rsid w:val="0091243A"/>
    <w:rsid w:val="0091616C"/>
    <w:rsid w:val="009538B1"/>
    <w:rsid w:val="00971EB1"/>
    <w:rsid w:val="009921C4"/>
    <w:rsid w:val="009A0AFA"/>
    <w:rsid w:val="009B0B67"/>
    <w:rsid w:val="009C7A45"/>
    <w:rsid w:val="009D18C1"/>
    <w:rsid w:val="00A0138B"/>
    <w:rsid w:val="00A41D37"/>
    <w:rsid w:val="00A5375D"/>
    <w:rsid w:val="00A7137C"/>
    <w:rsid w:val="00A92A61"/>
    <w:rsid w:val="00AA0F4B"/>
    <w:rsid w:val="00AA2D66"/>
    <w:rsid w:val="00AC05C9"/>
    <w:rsid w:val="00B67D5B"/>
    <w:rsid w:val="00BB2CA0"/>
    <w:rsid w:val="00BC5534"/>
    <w:rsid w:val="00BC6158"/>
    <w:rsid w:val="00BC6DBB"/>
    <w:rsid w:val="00BD3DAA"/>
    <w:rsid w:val="00BF29C6"/>
    <w:rsid w:val="00C21A1E"/>
    <w:rsid w:val="00C32EC9"/>
    <w:rsid w:val="00C368C4"/>
    <w:rsid w:val="00C47F5A"/>
    <w:rsid w:val="00C5100B"/>
    <w:rsid w:val="00C640C3"/>
    <w:rsid w:val="00C95787"/>
    <w:rsid w:val="00CC0FA6"/>
    <w:rsid w:val="00CC1C96"/>
    <w:rsid w:val="00CE7D02"/>
    <w:rsid w:val="00D7352C"/>
    <w:rsid w:val="00DA1191"/>
    <w:rsid w:val="00DD2CB9"/>
    <w:rsid w:val="00E00CDB"/>
    <w:rsid w:val="00E117A4"/>
    <w:rsid w:val="00E315E9"/>
    <w:rsid w:val="00E54469"/>
    <w:rsid w:val="00E66BDC"/>
    <w:rsid w:val="00EC5E5B"/>
    <w:rsid w:val="00F07F7D"/>
    <w:rsid w:val="00FA5743"/>
    <w:rsid w:val="00FA5EE0"/>
    <w:rsid w:val="00FA61AE"/>
    <w:rsid w:val="00FC6C54"/>
    <w:rsid w:val="00FE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06187"/>
  <w15:docId w15:val="{CFA4467C-9828-4F22-BB5A-20851C5D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hAnsi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pPr>
      <w:numPr>
        <w:numId w:val="1"/>
      </w:numPr>
    </w:pPr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character" w:customStyle="1" w:styleId="Titre1Car">
    <w:name w:val="Titre 1 Car"/>
    <w:basedOn w:val="Policepardfaut"/>
    <w:rPr>
      <w:rFonts w:ascii="Arial" w:hAnsi="Arial"/>
      <w:b/>
      <w:kern w:val="3"/>
      <w:sz w:val="32"/>
    </w:rPr>
  </w:style>
  <w:style w:type="character" w:customStyle="1" w:styleId="Titre2Car">
    <w:name w:val="Titre 2 Car"/>
    <w:basedOn w:val="Policepardfaut"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rPr>
      <w:rFonts w:ascii="Arial" w:hAnsi="Arial"/>
      <w:i/>
      <w:sz w:val="22"/>
    </w:rPr>
  </w:style>
  <w:style w:type="character" w:customStyle="1" w:styleId="Titre6Car">
    <w:name w:val="Titre 6 Car"/>
    <w:rPr>
      <w:rFonts w:ascii="Arial" w:hAnsi="Arial"/>
      <w:b/>
      <w:bCs/>
      <w:sz w:val="22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rFonts w:cs="Arial"/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character" w:styleId="Lienhypertexte">
    <w:name w:val="Hyperlink"/>
    <w:basedOn w:val="Policepardfaut"/>
    <w:uiPriority w:val="99"/>
    <w:rPr>
      <w:rFonts w:ascii="Arial" w:hAnsi="Arial" w:cs="Times New Roman"/>
      <w:color w:val="0000FF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En-tteCar">
    <w:name w:val="En-tête Car"/>
    <w:rPr>
      <w:rFonts w:ascii="Arial" w:hAnsi="Arial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uiPriority w:val="99"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character" w:customStyle="1" w:styleId="DateCar">
    <w:name w:val="Date Car"/>
    <w:basedOn w:val="Policepardfaut"/>
    <w:rPr>
      <w:rFonts w:ascii="Arial" w:hAnsi="Arial" w:cs="Times New Roman"/>
      <w:sz w:val="22"/>
    </w:rPr>
  </w:style>
  <w:style w:type="paragraph" w:customStyle="1" w:styleId="Etat-icone">
    <w:name w:val="Etat - icone"/>
    <w:basedOn w:val="Normal"/>
    <w:rPr>
      <w:rFonts w:ascii="Webdings" w:hAnsi="Webdings" w:cs="Webdings"/>
    </w:rPr>
  </w:style>
  <w:style w:type="character" w:customStyle="1" w:styleId="IconeWeb">
    <w:name w:val="IconeWeb"/>
    <w:rPr>
      <w:rFonts w:ascii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character" w:customStyle="1" w:styleId="EmailStyle136">
    <w:name w:val="EmailStyle136"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rPr>
      <w:rFonts w:ascii="Arial" w:hAnsi="Arial"/>
      <w:color w:val="auto"/>
      <w:sz w:val="16"/>
    </w:rPr>
  </w:style>
  <w:style w:type="character" w:customStyle="1" w:styleId="EmailStyle1381">
    <w:name w:val="EmailStyle1381"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rPr>
      <w:rFonts w:ascii="Arial" w:hAnsi="Arial"/>
      <w:color w:val="auto"/>
      <w:sz w:val="16"/>
    </w:rPr>
  </w:style>
  <w:style w:type="character" w:customStyle="1" w:styleId="EmailStyle140">
    <w:name w:val="EmailStyle140"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rPr>
      <w:rFonts w:ascii="Arial" w:hAnsi="Arial"/>
      <w:color w:val="auto"/>
      <w:sz w:val="16"/>
    </w:rPr>
  </w:style>
  <w:style w:type="character" w:customStyle="1" w:styleId="EmailStyle1421">
    <w:name w:val="EmailStyle1421"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rPr>
      <w:rFonts w:ascii="Arial" w:hAnsi="Arial"/>
      <w:color w:val="auto"/>
      <w:sz w:val="16"/>
    </w:rPr>
  </w:style>
  <w:style w:type="character" w:customStyle="1" w:styleId="EmailStyle144">
    <w:name w:val="EmailStyle144"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rPr>
      <w:rFonts w:ascii="Arial" w:hAnsi="Arial"/>
      <w:color w:val="auto"/>
      <w:sz w:val="16"/>
    </w:rPr>
  </w:style>
  <w:style w:type="character" w:customStyle="1" w:styleId="EmailStyle1461">
    <w:name w:val="EmailStyle1461"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rPr>
      <w:rFonts w:ascii="Arial" w:hAnsi="Arial"/>
      <w:color w:val="auto"/>
      <w:sz w:val="16"/>
    </w:rPr>
  </w:style>
  <w:style w:type="character" w:customStyle="1" w:styleId="EmailStyle148">
    <w:name w:val="EmailStyle148"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rPr>
      <w:rFonts w:ascii="Arial" w:hAnsi="Arial"/>
      <w:color w:val="auto"/>
      <w:sz w:val="16"/>
    </w:rPr>
  </w:style>
  <w:style w:type="character" w:customStyle="1" w:styleId="EmailStyle1501">
    <w:name w:val="EmailStyle1501"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rPr>
      <w:rFonts w:ascii="Arial" w:hAnsi="Arial"/>
      <w:color w:val="auto"/>
      <w:sz w:val="16"/>
    </w:rPr>
  </w:style>
  <w:style w:type="character" w:customStyle="1" w:styleId="EmailStyle152">
    <w:name w:val="EmailStyle152"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rPr>
      <w:rFonts w:ascii="Arial" w:hAnsi="Arial"/>
      <w:color w:val="auto"/>
      <w:sz w:val="16"/>
    </w:rPr>
  </w:style>
  <w:style w:type="character" w:customStyle="1" w:styleId="EmailStyle1541">
    <w:name w:val="EmailStyle1541"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rPr>
      <w:rFonts w:ascii="Arial" w:hAnsi="Arial"/>
      <w:color w:val="auto"/>
      <w:sz w:val="16"/>
    </w:rPr>
  </w:style>
  <w:style w:type="character" w:customStyle="1" w:styleId="EmailStyle156">
    <w:name w:val="EmailStyle156"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rPr>
      <w:rFonts w:ascii="Arial" w:hAnsi="Arial"/>
      <w:color w:val="auto"/>
      <w:sz w:val="16"/>
    </w:rPr>
  </w:style>
  <w:style w:type="character" w:customStyle="1" w:styleId="EmailStyle1581">
    <w:name w:val="EmailStyle1581"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rPr>
      <w:rFonts w:ascii="Arial" w:hAnsi="Arial"/>
      <w:color w:val="auto"/>
      <w:sz w:val="16"/>
    </w:rPr>
  </w:style>
  <w:style w:type="character" w:customStyle="1" w:styleId="EmailStyle160">
    <w:name w:val="EmailStyle160"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rPr>
      <w:rFonts w:ascii="Arial" w:hAnsi="Arial"/>
      <w:color w:val="auto"/>
      <w:sz w:val="16"/>
    </w:rPr>
  </w:style>
  <w:style w:type="character" w:customStyle="1" w:styleId="EmailStyle1621">
    <w:name w:val="EmailStyle1621"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rPr>
      <w:rFonts w:ascii="Arial" w:hAnsi="Arial"/>
      <w:color w:val="auto"/>
      <w:sz w:val="16"/>
    </w:rPr>
  </w:style>
  <w:style w:type="character" w:customStyle="1" w:styleId="EmailStyle164">
    <w:name w:val="EmailStyle164"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rPr>
      <w:rFonts w:ascii="Arial" w:hAnsi="Arial"/>
      <w:color w:val="auto"/>
      <w:sz w:val="16"/>
    </w:rPr>
  </w:style>
  <w:style w:type="character" w:customStyle="1" w:styleId="EmailStyle1661">
    <w:name w:val="EmailStyle1661"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rPr>
      <w:rFonts w:ascii="Arial" w:hAnsi="Arial"/>
      <w:color w:val="auto"/>
      <w:sz w:val="16"/>
    </w:rPr>
  </w:style>
  <w:style w:type="character" w:customStyle="1" w:styleId="EmailStyle168">
    <w:name w:val="EmailStyle168"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rPr>
      <w:rFonts w:ascii="Arial" w:hAnsi="Arial"/>
      <w:color w:val="auto"/>
      <w:sz w:val="16"/>
    </w:rPr>
  </w:style>
  <w:style w:type="character" w:customStyle="1" w:styleId="EmailStyle170">
    <w:name w:val="EmailStyle170"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rPr>
      <w:rFonts w:ascii="Arial" w:hAnsi="Arial"/>
      <w:color w:val="auto"/>
      <w:sz w:val="16"/>
    </w:rPr>
  </w:style>
  <w:style w:type="character" w:customStyle="1" w:styleId="EmailStyle172">
    <w:name w:val="EmailStyle172"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rPr>
      <w:rFonts w:ascii="Arial" w:hAnsi="Arial"/>
      <w:color w:val="auto"/>
      <w:sz w:val="16"/>
    </w:rPr>
  </w:style>
  <w:style w:type="character" w:customStyle="1" w:styleId="EmailStyle174">
    <w:name w:val="EmailStyle174"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rPr>
      <w:rFonts w:ascii="Arial" w:hAnsi="Arial"/>
      <w:color w:val="auto"/>
      <w:sz w:val="16"/>
    </w:rPr>
  </w:style>
  <w:style w:type="character" w:customStyle="1" w:styleId="EmailStyle176">
    <w:name w:val="EmailStyle176"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rPr>
      <w:rFonts w:ascii="Arial" w:hAnsi="Arial"/>
      <w:color w:val="auto"/>
      <w:sz w:val="16"/>
    </w:rPr>
  </w:style>
  <w:style w:type="character" w:customStyle="1" w:styleId="EmailStyle178">
    <w:name w:val="EmailStyle178"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rPr>
      <w:rFonts w:ascii="Arial" w:hAnsi="Arial"/>
      <w:color w:val="auto"/>
      <w:sz w:val="16"/>
    </w:rPr>
  </w:style>
  <w:style w:type="character" w:customStyle="1" w:styleId="EmailStyle1801">
    <w:name w:val="EmailStyle1801"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rPr>
      <w:rFonts w:ascii="Arial" w:hAnsi="Arial"/>
      <w:color w:val="auto"/>
      <w:sz w:val="16"/>
    </w:rPr>
  </w:style>
  <w:style w:type="character" w:customStyle="1" w:styleId="EmailStyle1821">
    <w:name w:val="EmailStyle1821"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rPr>
      <w:rFonts w:ascii="Arial" w:hAnsi="Arial"/>
      <w:color w:val="auto"/>
      <w:sz w:val="16"/>
    </w:rPr>
  </w:style>
  <w:style w:type="character" w:customStyle="1" w:styleId="EmailStyle1841">
    <w:name w:val="EmailStyle1841"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rPr>
      <w:rFonts w:ascii="Arial" w:hAnsi="Arial"/>
      <w:color w:val="auto"/>
      <w:sz w:val="16"/>
    </w:rPr>
  </w:style>
  <w:style w:type="character" w:customStyle="1" w:styleId="EmailStyle1861">
    <w:name w:val="EmailStyle1861"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rPr>
      <w:rFonts w:ascii="Arial" w:hAnsi="Arial"/>
      <w:color w:val="auto"/>
      <w:sz w:val="16"/>
    </w:rPr>
  </w:style>
  <w:style w:type="character" w:customStyle="1" w:styleId="EmailStyle1881">
    <w:name w:val="EmailStyle1881"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rPr>
      <w:rFonts w:ascii="Arial" w:hAnsi="Arial"/>
      <w:color w:val="auto"/>
      <w:sz w:val="16"/>
    </w:rPr>
  </w:style>
  <w:style w:type="character" w:customStyle="1" w:styleId="EmailStyle1901">
    <w:name w:val="EmailStyle1901"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rPr>
      <w:rFonts w:ascii="Arial" w:hAnsi="Arial"/>
      <w:color w:val="auto"/>
      <w:sz w:val="16"/>
    </w:rPr>
  </w:style>
  <w:style w:type="character" w:customStyle="1" w:styleId="EmailStyle1921">
    <w:name w:val="EmailStyle1921"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rPr>
      <w:rFonts w:ascii="Arial" w:hAnsi="Arial"/>
      <w:color w:val="auto"/>
      <w:sz w:val="16"/>
    </w:rPr>
  </w:style>
  <w:style w:type="character" w:customStyle="1" w:styleId="EmailStyle1941">
    <w:name w:val="EmailStyle1941"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rPr>
      <w:rFonts w:ascii="Arial" w:hAnsi="Arial"/>
      <w:color w:val="auto"/>
      <w:sz w:val="16"/>
    </w:rPr>
  </w:style>
  <w:style w:type="character" w:customStyle="1" w:styleId="EmailStyle1961">
    <w:name w:val="EmailStyle1961"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rPr>
      <w:rFonts w:ascii="Arial" w:hAnsi="Arial"/>
      <w:color w:val="auto"/>
      <w:sz w:val="16"/>
    </w:rPr>
  </w:style>
  <w:style w:type="character" w:customStyle="1" w:styleId="EmailStyle1981">
    <w:name w:val="EmailStyle1981"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rPr>
      <w:rFonts w:ascii="Arial" w:hAnsi="Arial"/>
      <w:color w:val="auto"/>
      <w:sz w:val="16"/>
    </w:rPr>
  </w:style>
  <w:style w:type="character" w:customStyle="1" w:styleId="EmailStyle2001">
    <w:name w:val="EmailStyle2001"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rPr>
      <w:rFonts w:ascii="Arial" w:hAnsi="Arial"/>
      <w:color w:val="auto"/>
      <w:sz w:val="16"/>
    </w:rPr>
  </w:style>
  <w:style w:type="character" w:customStyle="1" w:styleId="EmailStyle2021">
    <w:name w:val="EmailStyle2021"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rPr>
      <w:rFonts w:ascii="Arial" w:hAnsi="Arial"/>
      <w:color w:val="auto"/>
      <w:sz w:val="16"/>
    </w:rPr>
  </w:style>
  <w:style w:type="character" w:customStyle="1" w:styleId="EmailStyle2041">
    <w:name w:val="EmailStyle2041"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rPr>
      <w:rFonts w:ascii="Arial" w:hAnsi="Arial"/>
      <w:color w:val="auto"/>
      <w:sz w:val="16"/>
    </w:rPr>
  </w:style>
  <w:style w:type="character" w:customStyle="1" w:styleId="EmailStyle2061">
    <w:name w:val="EmailStyle2061"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rPr>
      <w:rFonts w:ascii="Arial" w:hAnsi="Arial"/>
      <w:color w:val="auto"/>
      <w:sz w:val="16"/>
    </w:rPr>
  </w:style>
  <w:style w:type="character" w:customStyle="1" w:styleId="EmailStyle2081">
    <w:name w:val="EmailStyle2081"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rPr>
      <w:rFonts w:ascii="Arial" w:hAnsi="Arial"/>
      <w:color w:val="auto"/>
      <w:sz w:val="16"/>
    </w:rPr>
  </w:style>
  <w:style w:type="character" w:customStyle="1" w:styleId="EmailStyle2101">
    <w:name w:val="EmailStyle2101"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rPr>
      <w:rFonts w:ascii="Arial" w:hAnsi="Arial"/>
      <w:color w:val="auto"/>
      <w:sz w:val="16"/>
    </w:rPr>
  </w:style>
  <w:style w:type="character" w:customStyle="1" w:styleId="EmailStyle2121">
    <w:name w:val="EmailStyle2121"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rPr>
      <w:rFonts w:ascii="Arial" w:hAnsi="Arial"/>
      <w:color w:val="auto"/>
      <w:sz w:val="16"/>
    </w:rPr>
  </w:style>
  <w:style w:type="character" w:customStyle="1" w:styleId="EmailStyle2141">
    <w:name w:val="EmailStyle2141"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rPr>
      <w:rFonts w:ascii="Arial" w:hAnsi="Arial"/>
      <w:color w:val="auto"/>
      <w:sz w:val="16"/>
    </w:rPr>
  </w:style>
  <w:style w:type="character" w:customStyle="1" w:styleId="EmailStyle2161">
    <w:name w:val="EmailStyle2161"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rPr>
      <w:rFonts w:ascii="Arial" w:hAnsi="Arial"/>
      <w:color w:val="auto"/>
      <w:sz w:val="16"/>
    </w:rPr>
  </w:style>
  <w:style w:type="character" w:customStyle="1" w:styleId="EmailStyle2181">
    <w:name w:val="EmailStyle2181"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rPr>
      <w:rFonts w:ascii="Arial" w:hAnsi="Arial"/>
      <w:color w:val="auto"/>
      <w:sz w:val="16"/>
    </w:rPr>
  </w:style>
  <w:style w:type="character" w:customStyle="1" w:styleId="EmailStyle2201">
    <w:name w:val="EmailStyle2201"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rPr>
      <w:rFonts w:ascii="Arial" w:hAnsi="Arial"/>
      <w:color w:val="auto"/>
      <w:sz w:val="16"/>
    </w:rPr>
  </w:style>
  <w:style w:type="character" w:customStyle="1" w:styleId="EmailStyle2221">
    <w:name w:val="EmailStyle2221"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rPr>
      <w:rFonts w:ascii="Arial" w:hAnsi="Arial"/>
      <w:color w:val="auto"/>
      <w:sz w:val="16"/>
    </w:rPr>
  </w:style>
  <w:style w:type="character" w:customStyle="1" w:styleId="EmailStyle224">
    <w:name w:val="EmailStyle224"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rPr>
      <w:rFonts w:ascii="Arial" w:hAnsi="Arial"/>
      <w:color w:val="auto"/>
      <w:sz w:val="16"/>
    </w:rPr>
  </w:style>
  <w:style w:type="character" w:customStyle="1" w:styleId="EmailStyle226">
    <w:name w:val="EmailStyle226"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rPr>
      <w:rFonts w:ascii="Arial" w:hAnsi="Arial"/>
      <w:color w:val="auto"/>
      <w:sz w:val="16"/>
    </w:rPr>
  </w:style>
  <w:style w:type="character" w:customStyle="1" w:styleId="EmailStyle228">
    <w:name w:val="EmailStyle228"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rPr>
      <w:rFonts w:ascii="Arial" w:hAnsi="Arial"/>
      <w:color w:val="auto"/>
      <w:sz w:val="16"/>
    </w:rPr>
  </w:style>
  <w:style w:type="character" w:customStyle="1" w:styleId="EmailStyle230">
    <w:name w:val="EmailStyle230"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rPr>
      <w:rFonts w:ascii="Arial" w:hAnsi="Arial"/>
      <w:color w:val="auto"/>
      <w:sz w:val="16"/>
    </w:rPr>
  </w:style>
  <w:style w:type="character" w:customStyle="1" w:styleId="EmailStyle232">
    <w:name w:val="EmailStyle232"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rPr>
      <w:rFonts w:ascii="Arial" w:hAnsi="Arial"/>
      <w:color w:val="auto"/>
      <w:sz w:val="16"/>
    </w:rPr>
  </w:style>
  <w:style w:type="character" w:customStyle="1" w:styleId="EmailStyle234">
    <w:name w:val="EmailStyle234"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rPr>
      <w:rFonts w:ascii="Arial" w:hAnsi="Arial"/>
      <w:color w:val="auto"/>
      <w:sz w:val="16"/>
    </w:rPr>
  </w:style>
  <w:style w:type="character" w:customStyle="1" w:styleId="EmailStyle236">
    <w:name w:val="EmailStyle236"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rPr>
      <w:rFonts w:ascii="Arial" w:hAnsi="Arial"/>
      <w:color w:val="auto"/>
      <w:sz w:val="16"/>
    </w:rPr>
  </w:style>
  <w:style w:type="character" w:customStyle="1" w:styleId="EmailStyle238">
    <w:name w:val="EmailStyle238"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rPr>
      <w:rFonts w:ascii="Arial" w:hAnsi="Arial"/>
      <w:color w:val="auto"/>
      <w:sz w:val="16"/>
    </w:rPr>
  </w:style>
  <w:style w:type="character" w:customStyle="1" w:styleId="EmailStyle240">
    <w:name w:val="EmailStyle240"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rPr>
      <w:rFonts w:ascii="Arial" w:hAnsi="Arial"/>
      <w:color w:val="auto"/>
      <w:sz w:val="16"/>
    </w:rPr>
  </w:style>
  <w:style w:type="character" w:customStyle="1" w:styleId="EmailStyle242">
    <w:name w:val="EmailStyle242"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rPr>
      <w:rFonts w:ascii="Arial" w:hAnsi="Arial"/>
      <w:color w:val="auto"/>
      <w:sz w:val="16"/>
    </w:rPr>
  </w:style>
  <w:style w:type="character" w:customStyle="1" w:styleId="EmailStyle244">
    <w:name w:val="EmailStyle244"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rPr>
      <w:rFonts w:ascii="Arial" w:hAnsi="Arial"/>
      <w:color w:val="auto"/>
      <w:sz w:val="16"/>
    </w:rPr>
  </w:style>
  <w:style w:type="character" w:customStyle="1" w:styleId="EmailStyle246">
    <w:name w:val="EmailStyle246"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rPr>
      <w:rFonts w:ascii="Arial" w:hAnsi="Arial"/>
      <w:color w:val="auto"/>
      <w:sz w:val="16"/>
    </w:rPr>
  </w:style>
  <w:style w:type="character" w:customStyle="1" w:styleId="EmailStyle248">
    <w:name w:val="EmailStyle248"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rPr>
      <w:rFonts w:ascii="Arial" w:hAnsi="Arial"/>
      <w:color w:val="auto"/>
      <w:sz w:val="16"/>
    </w:rPr>
  </w:style>
  <w:style w:type="character" w:customStyle="1" w:styleId="EmailStyle250">
    <w:name w:val="EmailStyle250"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rPr>
      <w:rFonts w:ascii="Arial" w:hAnsi="Arial"/>
      <w:color w:val="auto"/>
      <w:sz w:val="16"/>
    </w:rPr>
  </w:style>
  <w:style w:type="character" w:customStyle="1" w:styleId="EmailStyle252">
    <w:name w:val="EmailStyle252"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rPr>
      <w:rFonts w:ascii="Arial" w:hAnsi="Arial"/>
      <w:color w:val="auto"/>
      <w:sz w:val="16"/>
    </w:rPr>
  </w:style>
  <w:style w:type="character" w:customStyle="1" w:styleId="EmailStyle254">
    <w:name w:val="EmailStyle254"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rPr>
      <w:rFonts w:ascii="Arial" w:hAnsi="Arial"/>
      <w:color w:val="auto"/>
      <w:sz w:val="16"/>
    </w:rPr>
  </w:style>
  <w:style w:type="character" w:customStyle="1" w:styleId="EmailStyle256">
    <w:name w:val="EmailStyle256"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rPr>
      <w:rFonts w:ascii="Arial" w:hAnsi="Arial"/>
      <w:color w:val="auto"/>
      <w:sz w:val="16"/>
    </w:rPr>
  </w:style>
  <w:style w:type="character" w:customStyle="1" w:styleId="EmailStyle258">
    <w:name w:val="EmailStyle258"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rPr>
      <w:rFonts w:ascii="Arial" w:hAnsi="Arial"/>
      <w:color w:val="auto"/>
      <w:sz w:val="16"/>
    </w:rPr>
  </w:style>
  <w:style w:type="character" w:customStyle="1" w:styleId="EmailStyle260">
    <w:name w:val="EmailStyle260"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rPr>
      <w:rFonts w:ascii="Arial" w:hAnsi="Arial"/>
      <w:color w:val="auto"/>
      <w:sz w:val="16"/>
    </w:rPr>
  </w:style>
  <w:style w:type="character" w:customStyle="1" w:styleId="EmailStyle262">
    <w:name w:val="EmailStyle262"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rPr>
      <w:rFonts w:ascii="Arial" w:hAnsi="Arial"/>
      <w:color w:val="auto"/>
      <w:sz w:val="16"/>
    </w:rPr>
  </w:style>
  <w:style w:type="character" w:customStyle="1" w:styleId="EmailStyle264">
    <w:name w:val="EmailStyle264"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rPr>
      <w:rFonts w:ascii="Arial" w:hAnsi="Arial"/>
      <w:color w:val="auto"/>
      <w:sz w:val="16"/>
    </w:rPr>
  </w:style>
  <w:style w:type="character" w:customStyle="1" w:styleId="EmailStyle266">
    <w:name w:val="EmailStyle266"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rPr>
      <w:rFonts w:ascii="Arial" w:hAnsi="Arial"/>
      <w:color w:val="auto"/>
      <w:sz w:val="16"/>
    </w:rPr>
  </w:style>
  <w:style w:type="character" w:customStyle="1" w:styleId="EmailStyle269">
    <w:name w:val="EmailStyle269"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rPr>
      <w:rFonts w:ascii="Arial" w:hAnsi="Arial"/>
      <w:color w:val="auto"/>
      <w:sz w:val="16"/>
    </w:rPr>
  </w:style>
  <w:style w:type="character" w:customStyle="1" w:styleId="EmailStyle271">
    <w:name w:val="EmailStyle271"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rPr>
      <w:rFonts w:ascii="Arial" w:hAnsi="Arial"/>
      <w:color w:val="auto"/>
      <w:sz w:val="16"/>
    </w:rPr>
  </w:style>
  <w:style w:type="character" w:customStyle="1" w:styleId="EmailStyle273">
    <w:name w:val="EmailStyle273"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rPr>
      <w:rFonts w:ascii="Arial" w:hAnsi="Arial"/>
      <w:color w:val="auto"/>
      <w:sz w:val="16"/>
    </w:rPr>
  </w:style>
  <w:style w:type="character" w:customStyle="1" w:styleId="EmailStyle275">
    <w:name w:val="EmailStyle275"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rPr>
      <w:rFonts w:ascii="Arial" w:hAnsi="Arial"/>
      <w:color w:val="auto"/>
      <w:sz w:val="16"/>
    </w:rPr>
  </w:style>
  <w:style w:type="character" w:customStyle="1" w:styleId="EmailStyle277">
    <w:name w:val="EmailStyle277"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rPr>
      <w:rFonts w:ascii="Arial" w:hAnsi="Arial"/>
      <w:color w:val="auto"/>
      <w:sz w:val="16"/>
    </w:rPr>
  </w:style>
  <w:style w:type="character" w:customStyle="1" w:styleId="EmailStyle279">
    <w:name w:val="EmailStyle279"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rPr>
      <w:rFonts w:ascii="Arial" w:hAnsi="Arial"/>
      <w:color w:val="auto"/>
      <w:sz w:val="16"/>
    </w:rPr>
  </w:style>
  <w:style w:type="character" w:customStyle="1" w:styleId="EmailStyle281">
    <w:name w:val="EmailStyle281"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rPr>
      <w:rFonts w:ascii="Arial" w:hAnsi="Arial"/>
      <w:color w:val="auto"/>
      <w:sz w:val="16"/>
    </w:rPr>
  </w:style>
  <w:style w:type="character" w:customStyle="1" w:styleId="EmailStyle283">
    <w:name w:val="EmailStyle283"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rPr>
      <w:rFonts w:ascii="Arial" w:hAnsi="Arial"/>
      <w:color w:val="auto"/>
      <w:sz w:val="16"/>
    </w:rPr>
  </w:style>
  <w:style w:type="character" w:customStyle="1" w:styleId="EmailStyle285">
    <w:name w:val="EmailStyle285"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rPr>
      <w:rFonts w:ascii="Arial" w:hAnsi="Arial"/>
      <w:color w:val="auto"/>
      <w:sz w:val="16"/>
    </w:rPr>
  </w:style>
  <w:style w:type="character" w:customStyle="1" w:styleId="EmailStyle287">
    <w:name w:val="EmailStyle287"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rPr>
      <w:rFonts w:ascii="Arial" w:hAnsi="Arial"/>
      <w:color w:val="auto"/>
      <w:sz w:val="16"/>
    </w:rPr>
  </w:style>
  <w:style w:type="character" w:customStyle="1" w:styleId="EmailStyle289">
    <w:name w:val="EmailStyle289"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rPr>
      <w:rFonts w:ascii="Arial" w:hAnsi="Arial"/>
      <w:color w:val="auto"/>
      <w:sz w:val="16"/>
    </w:rPr>
  </w:style>
  <w:style w:type="character" w:customStyle="1" w:styleId="EmailStyle291">
    <w:name w:val="EmailStyle291"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rPr>
      <w:rFonts w:ascii="Arial" w:hAnsi="Arial"/>
      <w:color w:val="auto"/>
      <w:sz w:val="16"/>
    </w:rPr>
  </w:style>
  <w:style w:type="character" w:customStyle="1" w:styleId="EmailStyle293">
    <w:name w:val="EmailStyle293"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rPr>
      <w:rFonts w:ascii="Arial" w:hAnsi="Arial"/>
      <w:color w:val="auto"/>
      <w:sz w:val="16"/>
    </w:rPr>
  </w:style>
  <w:style w:type="character" w:customStyle="1" w:styleId="EmailStyle295">
    <w:name w:val="EmailStyle295"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rPr>
      <w:rFonts w:ascii="Arial" w:hAnsi="Arial"/>
      <w:color w:val="auto"/>
      <w:sz w:val="16"/>
    </w:rPr>
  </w:style>
  <w:style w:type="character" w:customStyle="1" w:styleId="EmailStyle297">
    <w:name w:val="EmailStyle297"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rPr>
      <w:rFonts w:ascii="Arial" w:hAnsi="Arial"/>
      <w:color w:val="auto"/>
      <w:sz w:val="16"/>
    </w:rPr>
  </w:style>
  <w:style w:type="character" w:customStyle="1" w:styleId="EmailStyle299">
    <w:name w:val="EmailStyle299"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rPr>
      <w:rFonts w:ascii="Arial" w:hAnsi="Arial"/>
      <w:color w:val="auto"/>
      <w:sz w:val="16"/>
    </w:rPr>
  </w:style>
  <w:style w:type="character" w:customStyle="1" w:styleId="EmailStyle301">
    <w:name w:val="EmailStyle301"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rPr>
      <w:rFonts w:ascii="Arial" w:hAnsi="Arial"/>
      <w:color w:val="auto"/>
      <w:sz w:val="16"/>
    </w:rPr>
  </w:style>
  <w:style w:type="character" w:customStyle="1" w:styleId="EmailStyle303">
    <w:name w:val="EmailStyle303"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rPr>
      <w:rFonts w:ascii="Arial" w:hAnsi="Arial"/>
      <w:color w:val="auto"/>
      <w:sz w:val="16"/>
    </w:rPr>
  </w:style>
  <w:style w:type="character" w:customStyle="1" w:styleId="EmailStyle305">
    <w:name w:val="EmailStyle305"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rPr>
      <w:rFonts w:ascii="Arial" w:hAnsi="Arial"/>
      <w:color w:val="auto"/>
      <w:sz w:val="16"/>
    </w:rPr>
  </w:style>
  <w:style w:type="character" w:customStyle="1" w:styleId="EmailStyle307">
    <w:name w:val="EmailStyle307"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rPr>
      <w:rFonts w:ascii="Arial" w:hAnsi="Arial"/>
      <w:color w:val="auto"/>
      <w:sz w:val="16"/>
    </w:rPr>
  </w:style>
  <w:style w:type="character" w:customStyle="1" w:styleId="EmailStyle309">
    <w:name w:val="EmailStyle309"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rPr>
      <w:rFonts w:ascii="Arial" w:hAnsi="Arial"/>
      <w:color w:val="auto"/>
      <w:sz w:val="16"/>
    </w:rPr>
  </w:style>
  <w:style w:type="character" w:customStyle="1" w:styleId="EmailStyle311">
    <w:name w:val="EmailStyle311"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rPr>
      <w:rFonts w:ascii="Arial" w:hAnsi="Arial"/>
      <w:color w:val="auto"/>
      <w:sz w:val="16"/>
    </w:rPr>
  </w:style>
  <w:style w:type="character" w:customStyle="1" w:styleId="EmailStyle3141">
    <w:name w:val="EmailStyle3141"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rPr>
      <w:rFonts w:ascii="Arial" w:hAnsi="Arial"/>
      <w:color w:val="auto"/>
      <w:sz w:val="16"/>
    </w:rPr>
  </w:style>
  <w:style w:type="character" w:customStyle="1" w:styleId="EmailStyle3161">
    <w:name w:val="EmailStyle3161"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rPr>
      <w:rFonts w:ascii="Arial" w:hAnsi="Arial"/>
      <w:color w:val="auto"/>
      <w:sz w:val="16"/>
    </w:rPr>
  </w:style>
  <w:style w:type="character" w:customStyle="1" w:styleId="EmailStyle3181">
    <w:name w:val="EmailStyle3181"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rPr>
      <w:rFonts w:ascii="Arial" w:hAnsi="Arial"/>
      <w:color w:val="auto"/>
      <w:sz w:val="16"/>
    </w:rPr>
  </w:style>
  <w:style w:type="character" w:customStyle="1" w:styleId="EmailStyle3201">
    <w:name w:val="EmailStyle3201"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rPr>
      <w:rFonts w:ascii="Arial" w:hAnsi="Arial"/>
      <w:color w:val="auto"/>
      <w:sz w:val="16"/>
    </w:rPr>
  </w:style>
  <w:style w:type="character" w:customStyle="1" w:styleId="EmailStyle3221">
    <w:name w:val="EmailStyle3221"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rPr>
      <w:rFonts w:ascii="Arial" w:hAnsi="Arial"/>
      <w:color w:val="auto"/>
      <w:sz w:val="16"/>
    </w:rPr>
  </w:style>
  <w:style w:type="character" w:customStyle="1" w:styleId="EmailStyle3241">
    <w:name w:val="EmailStyle3241"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rPr>
      <w:rFonts w:ascii="Arial" w:hAnsi="Arial"/>
      <w:color w:val="auto"/>
      <w:sz w:val="16"/>
    </w:rPr>
  </w:style>
  <w:style w:type="character" w:customStyle="1" w:styleId="EmailStyle3261">
    <w:name w:val="EmailStyle3261"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rPr>
      <w:rFonts w:ascii="Arial" w:hAnsi="Arial"/>
      <w:color w:val="auto"/>
      <w:sz w:val="16"/>
    </w:rPr>
  </w:style>
  <w:style w:type="character" w:customStyle="1" w:styleId="EmailStyle3281">
    <w:name w:val="EmailStyle3281"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rPr>
      <w:rFonts w:ascii="Arial" w:hAnsi="Arial"/>
      <w:color w:val="auto"/>
      <w:sz w:val="16"/>
    </w:rPr>
  </w:style>
  <w:style w:type="character" w:customStyle="1" w:styleId="EmailStyle3301">
    <w:name w:val="EmailStyle3301"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rPr>
      <w:rFonts w:ascii="Arial" w:hAnsi="Arial"/>
      <w:color w:val="auto"/>
      <w:sz w:val="16"/>
    </w:rPr>
  </w:style>
  <w:style w:type="character" w:customStyle="1" w:styleId="EmailStyle3321">
    <w:name w:val="EmailStyle3321"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rPr>
      <w:rFonts w:ascii="Arial" w:hAnsi="Arial"/>
      <w:color w:val="auto"/>
      <w:sz w:val="16"/>
    </w:rPr>
  </w:style>
  <w:style w:type="character" w:customStyle="1" w:styleId="EmailStyle3341">
    <w:name w:val="EmailStyle3341"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rPr>
      <w:rFonts w:ascii="Arial" w:hAnsi="Arial"/>
      <w:color w:val="auto"/>
      <w:sz w:val="16"/>
    </w:rPr>
  </w:style>
  <w:style w:type="character" w:customStyle="1" w:styleId="EmailStyle3361">
    <w:name w:val="EmailStyle3361"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rPr>
      <w:rFonts w:ascii="Arial" w:hAnsi="Arial"/>
      <w:color w:val="auto"/>
      <w:sz w:val="16"/>
    </w:rPr>
  </w:style>
  <w:style w:type="character" w:customStyle="1" w:styleId="EmailStyle3381">
    <w:name w:val="EmailStyle3381"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rPr>
      <w:rFonts w:ascii="Arial" w:hAnsi="Arial"/>
      <w:color w:val="auto"/>
      <w:sz w:val="16"/>
    </w:rPr>
  </w:style>
  <w:style w:type="character" w:customStyle="1" w:styleId="EmailStyle3401">
    <w:name w:val="EmailStyle3401"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rPr>
      <w:rFonts w:ascii="Arial" w:hAnsi="Arial"/>
      <w:color w:val="auto"/>
      <w:sz w:val="16"/>
    </w:rPr>
  </w:style>
  <w:style w:type="character" w:customStyle="1" w:styleId="EmailStyle3421">
    <w:name w:val="EmailStyle3421"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rPr>
      <w:rFonts w:ascii="Arial" w:hAnsi="Arial"/>
      <w:color w:val="auto"/>
      <w:sz w:val="16"/>
    </w:rPr>
  </w:style>
  <w:style w:type="character" w:customStyle="1" w:styleId="EmailStyle3441">
    <w:name w:val="EmailStyle3441"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rPr>
      <w:rFonts w:ascii="Arial" w:hAnsi="Arial"/>
      <w:color w:val="auto"/>
      <w:sz w:val="16"/>
    </w:rPr>
  </w:style>
  <w:style w:type="character" w:customStyle="1" w:styleId="EmailStyle3461">
    <w:name w:val="EmailStyle3461"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rPr>
      <w:rFonts w:ascii="Arial" w:hAnsi="Arial"/>
      <w:color w:val="auto"/>
      <w:sz w:val="16"/>
    </w:rPr>
  </w:style>
  <w:style w:type="character" w:customStyle="1" w:styleId="EmailStyle3481">
    <w:name w:val="EmailStyle3481"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rPr>
      <w:rFonts w:ascii="Arial" w:hAnsi="Arial"/>
      <w:color w:val="auto"/>
      <w:sz w:val="16"/>
    </w:rPr>
  </w:style>
  <w:style w:type="character" w:customStyle="1" w:styleId="EmailStyle3501">
    <w:name w:val="EmailStyle3501"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rPr>
      <w:rFonts w:ascii="Arial" w:hAnsi="Arial"/>
      <w:color w:val="auto"/>
      <w:sz w:val="16"/>
    </w:rPr>
  </w:style>
  <w:style w:type="character" w:customStyle="1" w:styleId="EmailStyle3521">
    <w:name w:val="EmailStyle3521"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rPr>
      <w:rFonts w:ascii="Arial" w:hAnsi="Arial"/>
      <w:color w:val="auto"/>
      <w:sz w:val="16"/>
    </w:rPr>
  </w:style>
  <w:style w:type="character" w:customStyle="1" w:styleId="EmailStyle3541">
    <w:name w:val="EmailStyle3541"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rPr>
      <w:rFonts w:ascii="Arial" w:hAnsi="Arial"/>
      <w:color w:val="auto"/>
      <w:sz w:val="16"/>
    </w:rPr>
  </w:style>
  <w:style w:type="character" w:customStyle="1" w:styleId="EmailStyle3561">
    <w:name w:val="EmailStyle3561"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rPr>
      <w:rFonts w:ascii="Arial" w:hAnsi="Arial"/>
      <w:color w:val="auto"/>
      <w:sz w:val="16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character" w:customStyle="1" w:styleId="EmailStyle781">
    <w:name w:val="EmailStyle78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rPr>
      <w:rFonts w:cs="Times New Roman"/>
      <w:color w:val="954F72"/>
      <w:u w:val="single"/>
    </w:rPr>
  </w:style>
  <w:style w:type="paragraph" w:styleId="En-ttedetabledesmatires">
    <w:name w:val="TOC Heading"/>
    <w:basedOn w:val="Titre1"/>
    <w:next w:val="Normal"/>
    <w:pPr>
      <w:keepLines/>
      <w:widowControl/>
      <w:spacing w:after="0" w:line="256" w:lineRule="auto"/>
    </w:pPr>
    <w:rPr>
      <w:rFonts w:ascii="Calibri Light" w:hAnsi="Calibri Light"/>
      <w:b w:val="0"/>
      <w:color w:val="2E74B5"/>
      <w:kern w:val="0"/>
      <w:szCs w:val="32"/>
    </w:rPr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5">
    <w:name w:val="LFO5"/>
    <w:basedOn w:val="Aucuneliste"/>
    <w:pPr>
      <w:numPr>
        <w:numId w:val="3"/>
      </w:numPr>
    </w:pPr>
  </w:style>
  <w:style w:type="numbering" w:customStyle="1" w:styleId="LFO6">
    <w:name w:val="LFO6"/>
    <w:basedOn w:val="Aucuneliste"/>
    <w:pPr>
      <w:numPr>
        <w:numId w:val="4"/>
      </w:numPr>
    </w:pPr>
  </w:style>
  <w:style w:type="numbering" w:customStyle="1" w:styleId="LFO21">
    <w:name w:val="LFO21"/>
    <w:basedOn w:val="Aucuneliste"/>
    <w:pPr>
      <w:numPr>
        <w:numId w:val="5"/>
      </w:numPr>
    </w:pPr>
  </w:style>
  <w:style w:type="numbering" w:customStyle="1" w:styleId="LFO22">
    <w:name w:val="LFO22"/>
    <w:basedOn w:val="Aucuneliste"/>
    <w:pPr>
      <w:numPr>
        <w:numId w:val="6"/>
      </w:numPr>
    </w:pPr>
  </w:style>
  <w:style w:type="numbering" w:customStyle="1" w:styleId="LFO23">
    <w:name w:val="LFO23"/>
    <w:basedOn w:val="Aucuneliste"/>
    <w:pPr>
      <w:numPr>
        <w:numId w:val="7"/>
      </w:numPr>
    </w:pPr>
  </w:style>
  <w:style w:type="numbering" w:customStyle="1" w:styleId="LFO24">
    <w:name w:val="LFO24"/>
    <w:basedOn w:val="Aucuneliste"/>
    <w:pPr>
      <w:numPr>
        <w:numId w:val="8"/>
      </w:numPr>
    </w:pPr>
  </w:style>
  <w:style w:type="paragraph" w:styleId="Corpsdetexte">
    <w:name w:val="Body Text"/>
    <w:basedOn w:val="Normal"/>
    <w:link w:val="CorpsdetexteCar"/>
    <w:rsid w:val="00337B4C"/>
    <w:pPr>
      <w:widowControl/>
      <w:suppressAutoHyphens w:val="0"/>
      <w:autoSpaceDN/>
      <w:spacing w:before="200"/>
      <w:jc w:val="both"/>
      <w:textAlignment w:val="auto"/>
    </w:pPr>
    <w:rPr>
      <w:rFonts w:ascii="Calibri" w:hAnsi="Calibri"/>
    </w:rPr>
  </w:style>
  <w:style w:type="character" w:customStyle="1" w:styleId="CorpsdetexteCar">
    <w:name w:val="Corps de texte Car"/>
    <w:basedOn w:val="Policepardfaut"/>
    <w:link w:val="Corpsdetexte"/>
    <w:rsid w:val="00337B4C"/>
    <w:rPr>
      <w:rFonts w:ascii="Calibri" w:hAnsi="Calibri"/>
      <w:sz w:val="22"/>
    </w:rPr>
  </w:style>
  <w:style w:type="table" w:styleId="Grilledutableau">
    <w:name w:val="Table Grid"/>
    <w:aliases w:val="GT0"/>
    <w:basedOn w:val="TableauNormal"/>
    <w:rsid w:val="00337B4C"/>
    <w:pPr>
      <w:autoSpaceDN/>
      <w:jc w:val="both"/>
      <w:textAlignment w:val="auto"/>
    </w:pPr>
    <w:tblPr>
      <w:tblInd w:w="113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paragraph" w:customStyle="1" w:styleId="Pucetype1SYDNE">
    <w:name w:val="Puce type 1 SYDNE"/>
    <w:basedOn w:val="Normal"/>
    <w:rsid w:val="00337B4C"/>
    <w:pPr>
      <w:widowControl/>
      <w:numPr>
        <w:numId w:val="10"/>
      </w:numPr>
      <w:tabs>
        <w:tab w:val="left" w:pos="426"/>
        <w:tab w:val="left" w:pos="1559"/>
      </w:tabs>
      <w:suppressAutoHyphens w:val="0"/>
      <w:autoSpaceDN/>
      <w:spacing w:before="180"/>
      <w:jc w:val="both"/>
      <w:textAlignment w:val="auto"/>
    </w:pPr>
    <w:rPr>
      <w:rFonts w:ascii="Calibri" w:hAnsi="Calibri"/>
    </w:rPr>
  </w:style>
  <w:style w:type="paragraph" w:styleId="Paragraphedeliste">
    <w:name w:val="List Paragraph"/>
    <w:basedOn w:val="Normal"/>
    <w:uiPriority w:val="34"/>
    <w:qFormat/>
    <w:rsid w:val="0087560E"/>
    <w:pPr>
      <w:ind w:left="720"/>
      <w:contextualSpacing/>
    </w:pPr>
  </w:style>
  <w:style w:type="numbering" w:customStyle="1" w:styleId="Outline">
    <w:name w:val="Outline"/>
    <w:basedOn w:val="Aucuneliste"/>
    <w:rsid w:val="003F34F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479\Documents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E967E439529429EF7EEB1CC545B0A" ma:contentTypeVersion="3" ma:contentTypeDescription="Crée un document." ma:contentTypeScope="" ma:versionID="5d7e608c831e1a715f7fa383199174fb">
  <xsd:schema xmlns:xsd="http://www.w3.org/2001/XMLSchema" xmlns:xs="http://www.w3.org/2001/XMLSchema" xmlns:p="http://schemas.microsoft.com/office/2006/metadata/properties" xmlns:ns2="5e86a83d-0b6e-43b0-b226-282d4e3b32b6" targetNamespace="http://schemas.microsoft.com/office/2006/metadata/properties" ma:root="true" ma:fieldsID="7ee5c2512b8670a77950394891c148d6" ns2:_="">
    <xsd:import namespace="5e86a83d-0b6e-43b0-b226-282d4e3b3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86a83d-0b6e-43b0-b226-282d4e3b32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1C91BF-EFE8-4D1D-B763-727B1F33F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86a83d-0b6e-43b0-b226-282d4e3b32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0C314-B04A-4C2D-83FB-459329DDA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472E1-90BE-49F5-9060-53D3D8DE5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lia.dot</Template>
  <TotalTime>0</TotalTime>
  <Pages>8</Pages>
  <Words>1985</Words>
  <Characters>10922</Characters>
  <Application>Microsoft Office Word</Application>
  <DocSecurity>0</DocSecurity>
  <Lines>91</Lines>
  <Paragraphs>25</Paragraphs>
  <ScaleCrop>false</ScaleCrop>
  <Company/>
  <LinksUpToDate>false</LinksUpToDate>
  <CharactersWithSpaces>12882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THOMAS Ingrid</cp:lastModifiedBy>
  <cp:revision>3</cp:revision>
  <dcterms:created xsi:type="dcterms:W3CDTF">2026-08-05T05:44:00Z</dcterms:created>
  <dcterms:modified xsi:type="dcterms:W3CDTF">2026-08-05T05:44:00Z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minDoctype">
    <vt:lpwstr>C:\Users\DAC\AppData\Local\Temp</vt:lpwstr>
  </property>
  <property fmtid="{D5CDD505-2E9C-101B-9397-08002B2CF9AE}" pid="3" name="IdentifiantEdition">
    <vt:lpwstr>AE_COM</vt:lpwstr>
  </property>
  <property fmtid="{D5CDD505-2E9C-101B-9397-08002B2CF9AE}" pid="4" name="NomSegment">
    <vt:lpwstr>DomainePI</vt:lpwstr>
  </property>
  <property fmtid="{D5CDD505-2E9C-101B-9397-08002B2CF9AE}" pid="5" name="ResultatCommande">
    <vt:lpwstr>Ok</vt:lpwstr>
  </property>
  <property fmtid="{D5CDD505-2E9C-101B-9397-08002B2CF9AE}" pid="6" name="ElementContenant">
    <vt:lpwstr>MBC01</vt:lpwstr>
  </property>
  <property fmtid="{D5CDD505-2E9C-101B-9397-08002B2CF9AE}" pid="7" name="NouveauElement">
    <vt:lpwstr>TypeContrat77</vt:lpwstr>
  </property>
  <property fmtid="{D5CDD505-2E9C-101B-9397-08002B2CF9AE}" pid="8" name="ElementPrecedent">
    <vt:lpwstr/>
  </property>
  <property fmtid="{D5CDD505-2E9C-101B-9397-08002B2CF9AE}" pid="9" name="DernierElement">
    <vt:lpwstr/>
  </property>
  <property fmtid="{D5CDD505-2E9C-101B-9397-08002B2CF9AE}" pid="10" name="Application">
    <vt:lpwstr>AD2E</vt:lpwstr>
  </property>
  <property fmtid="{D5CDD505-2E9C-101B-9397-08002B2CF9AE}" pid="11" name="ContentTypeId">
    <vt:lpwstr>0x010100D8DE967E439529429EF7EEB1CC545B0A</vt:lpwstr>
  </property>
  <property fmtid="{D5CDD505-2E9C-101B-9397-08002B2CF9AE}" pid="12" name="MediaServiceImageTags">
    <vt:lpwstr/>
  </property>
  <property fmtid="{D5CDD505-2E9C-101B-9397-08002B2CF9AE}" pid="13" name="Order">
    <vt:r8>24800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SIP_Label_fc12001c-58d3-400a-ba23-806de159e59f_Enabled">
    <vt:lpwstr>true</vt:lpwstr>
  </property>
  <property fmtid="{D5CDD505-2E9C-101B-9397-08002B2CF9AE}" pid="21" name="MSIP_Label_fc12001c-58d3-400a-ba23-806de159e59f_SetDate">
    <vt:lpwstr>2026-07-23T13:23:43Z</vt:lpwstr>
  </property>
  <property fmtid="{D5CDD505-2E9C-101B-9397-08002B2CF9AE}" pid="22" name="MSIP_Label_fc12001c-58d3-400a-ba23-806de159e59f_Method">
    <vt:lpwstr>Standard</vt:lpwstr>
  </property>
  <property fmtid="{D5CDD505-2E9C-101B-9397-08002B2CF9AE}" pid="23" name="MSIP_Label_fc12001c-58d3-400a-ba23-806de159e59f_Name">
    <vt:lpwstr>Interne ARRG</vt:lpwstr>
  </property>
  <property fmtid="{D5CDD505-2E9C-101B-9397-08002B2CF9AE}" pid="24" name="MSIP_Label_fc12001c-58d3-400a-ba23-806de159e59f_SiteId">
    <vt:lpwstr>0d7492b1-e30f-4db5-b43a-0e3df8b5a459</vt:lpwstr>
  </property>
  <property fmtid="{D5CDD505-2E9C-101B-9397-08002B2CF9AE}" pid="25" name="MSIP_Label_fc12001c-58d3-400a-ba23-806de159e59f_ActionId">
    <vt:lpwstr>6415853d-c644-4cfe-a0ab-93710f2c063d</vt:lpwstr>
  </property>
  <property fmtid="{D5CDD505-2E9C-101B-9397-08002B2CF9AE}" pid="26" name="MSIP_Label_fc12001c-58d3-400a-ba23-806de159e59f_ContentBits">
    <vt:lpwstr>0</vt:lpwstr>
  </property>
  <property fmtid="{D5CDD505-2E9C-101B-9397-08002B2CF9AE}" pid="27" name="MSIP_Label_fc12001c-58d3-400a-ba23-806de159e59f_Tag">
    <vt:lpwstr>10, 3, 0, 1</vt:lpwstr>
  </property>
</Properties>
</file>